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5C824" w14:textId="77777777" w:rsidR="004345C7" w:rsidRPr="00622D43" w:rsidRDefault="004345C7" w:rsidP="004345C7">
      <w:pPr>
        <w:pStyle w:val="berschrift6"/>
        <w:tabs>
          <w:tab w:val="left" w:pos="1246"/>
        </w:tabs>
        <w:ind w:right="51"/>
        <w:rPr>
          <w:rFonts w:cs="Arial"/>
          <w:color w:val="595959"/>
          <w:sz w:val="14"/>
          <w:szCs w:val="14"/>
          <w:u w:val="none"/>
          <w:lang w:val="en-US"/>
        </w:rPr>
      </w:pP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[Company.name]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«[Company.name]»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[Company.street]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«[Company.street]»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[Company.zip]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«[Company.zip]»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[Company.city]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«[Company.city]»</w:t>
      </w:r>
      <w:r w:rsidRPr="00622D43">
        <w:rPr>
          <w:rFonts w:cs="Arial"/>
          <w:color w:val="595959"/>
          <w:sz w:val="14"/>
          <w:szCs w:val="14"/>
        </w:rPr>
        <w:fldChar w:fldCharType="end"/>
      </w:r>
    </w:p>
    <w:p w14:paraId="69DBC69F" w14:textId="77777777" w:rsidR="004345C7" w:rsidRPr="00622D43" w:rsidRDefault="004345C7" w:rsidP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2F5FAEC9" w14:textId="77777777" w:rsidR="004345C7" w:rsidRPr="00B007C5" w:rsidRDefault="00566068" w:rsidP="004345C7">
      <w:pPr>
        <w:tabs>
          <w:tab w:val="left" w:pos="2977"/>
        </w:tabs>
        <w:ind w:right="51"/>
        <w:rPr>
          <w:rFonts w:ascii="Arial" w:hAnsi="Arial" w:cs="Arial"/>
          <w:color w:val="3A393C"/>
          <w:sz w:val="18"/>
          <w:szCs w:val="18"/>
          <w:lang w:val="en-US"/>
        </w:rPr>
      </w:pPr>
      <w:r w:rsidRPr="00B007C5">
        <w:rPr>
          <w:rFonts w:ascii="Arial" w:hAnsi="Arial" w:cs="Arial"/>
          <w:sz w:val="18"/>
          <w:szCs w:val="18"/>
        </w:rPr>
        <w:fldChar w:fldCharType="begin"/>
      </w:r>
      <w:r w:rsidRPr="00B007C5">
        <w:rPr>
          <w:rFonts w:ascii="Arial" w:hAnsi="Arial" w:cs="Arial"/>
          <w:sz w:val="18"/>
          <w:szCs w:val="18"/>
        </w:rPr>
        <w:instrText xml:space="preserve"> MERGEFIELD  [Confirmation.address]  \* MERGEFORMAT </w:instrText>
      </w:r>
      <w:r w:rsidRPr="00B007C5">
        <w:rPr>
          <w:rFonts w:ascii="Arial" w:hAnsi="Arial" w:cs="Arial"/>
          <w:sz w:val="18"/>
          <w:szCs w:val="18"/>
        </w:rPr>
        <w:fldChar w:fldCharType="separate"/>
      </w:r>
      <w:r w:rsidRPr="00B007C5">
        <w:rPr>
          <w:rFonts w:ascii="Arial" w:hAnsi="Arial" w:cs="Arial"/>
          <w:noProof/>
          <w:sz w:val="18"/>
          <w:szCs w:val="18"/>
        </w:rPr>
        <w:t>«[Confirmation.address]»</w:t>
      </w:r>
      <w:r w:rsidRPr="00B007C5">
        <w:rPr>
          <w:rFonts w:ascii="Arial" w:hAnsi="Arial" w:cs="Arial"/>
          <w:sz w:val="18"/>
          <w:szCs w:val="18"/>
        </w:rPr>
        <w:fldChar w:fldCharType="end"/>
      </w:r>
    </w:p>
    <w:p w14:paraId="04C11383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7E164ECB" w14:textId="77777777" w:rsidR="004345C7" w:rsidRDefault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38D9C984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tbl>
      <w:tblPr>
        <w:tblW w:w="9639" w:type="dxa"/>
        <w:tblLayout w:type="fixed"/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244"/>
      </w:tblGrid>
      <w:tr w:rsidR="005340A8" w14:paraId="1E5881D4" w14:textId="77777777" w:rsidTr="00195CD6">
        <w:trPr>
          <w:trHeight w:val="20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14:paraId="1614ABE4" w14:textId="77777777" w:rsidR="005340A8" w:rsidRPr="00605B3D" w:rsidRDefault="00566068" w:rsidP="00B007C5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566068">
              <w:rPr>
                <w:rFonts w:ascii="Arial" w:hAnsi="Arial" w:cs="Arial"/>
                <w:b/>
                <w:sz w:val="18"/>
                <w:szCs w:val="18"/>
                <w:lang w:val="en-US"/>
              </w:rPr>
              <w:instrText xml:space="preserve"> MERGEFIELD  [Confirmation.title]  \* MERGEFORMAT </w:instrTex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66068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t>«[Confirmation.title]»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B007C5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="00B007C5" w:rsidRPr="00911BC6">
              <w:rPr>
                <w:rFonts w:ascii="Arial" w:hAnsi="Arial" w:cs="Arial"/>
                <w:b/>
                <w:sz w:val="18"/>
                <w:szCs w:val="18"/>
                <w:lang w:val="en-US"/>
              </w:rPr>
              <w:instrText xml:space="preserve"> MERGEFIELD  [Confirmation.confirmation_number]  \* MERGEFORMAT </w:instrText>
            </w:r>
            <w:r w:rsidR="00B007C5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B007C5" w:rsidRPr="00911BC6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t>«[Confirmation.confirmation_number]»</w:t>
            </w:r>
            <w:r w:rsidR="00B007C5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auto"/>
            </w:tcBorders>
            <w:shd w:val="clear" w:color="auto" w:fill="auto"/>
          </w:tcPr>
          <w:p w14:paraId="321302A0" w14:textId="77777777" w:rsidR="005340A8" w:rsidRPr="00622D43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Kundennummer: 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22D43">
              <w:rPr>
                <w:rFonts w:ascii="Arial" w:hAnsi="Arial" w:cs="Arial"/>
                <w:sz w:val="18"/>
                <w:szCs w:val="18"/>
              </w:rPr>
              <w:instrText xml:space="preserve"> MERGEFIELD  [Client.client_number]  \* MERGEFORMAT </w:instrTex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22D43">
              <w:rPr>
                <w:rFonts w:ascii="Arial" w:hAnsi="Arial" w:cs="Arial"/>
                <w:noProof/>
                <w:sz w:val="18"/>
                <w:szCs w:val="18"/>
              </w:rPr>
              <w:t>«[Client.client_number]»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03DCE" w14:paraId="1D1B3894" w14:textId="77777777" w:rsidTr="00195CD6">
        <w:trPr>
          <w:trHeight w:val="20"/>
        </w:trPr>
        <w:tc>
          <w:tcPr>
            <w:tcW w:w="4395" w:type="dxa"/>
            <w:shd w:val="clear" w:color="auto" w:fill="auto"/>
          </w:tcPr>
          <w:p w14:paraId="4479635A" w14:textId="77777777" w:rsidR="00103DCE" w:rsidRPr="00622D43" w:rsidRDefault="00103DCE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14:paraId="7FE55C84" w14:textId="77777777" w:rsidR="00103DCE" w:rsidRPr="00622D43" w:rsidRDefault="00C14FDD" w:rsidP="00B007C5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Auftragsbestätigungs</w:t>
            </w:r>
            <w:r w:rsidR="00103DCE" w:rsidRPr="00622D43">
              <w:rPr>
                <w:rFonts w:ascii="Arial" w:hAnsi="Arial" w:cs="Arial"/>
                <w:sz w:val="18"/>
                <w:szCs w:val="18"/>
              </w:rPr>
              <w:t xml:space="preserve">nummer: </w:t>
            </w:r>
            <w:r w:rsidR="00B007C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B007C5">
              <w:rPr>
                <w:rFonts w:ascii="Arial" w:hAnsi="Arial" w:cs="Arial"/>
                <w:sz w:val="18"/>
                <w:szCs w:val="18"/>
              </w:rPr>
              <w:instrText xml:space="preserve"> MERGEFIELD  [Confirmation.confirmation_number]  \* MERGEFORMAT </w:instrText>
            </w:r>
            <w:r w:rsidR="00B007C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007C5">
              <w:rPr>
                <w:rFonts w:ascii="Arial" w:hAnsi="Arial" w:cs="Arial"/>
                <w:noProof/>
                <w:sz w:val="18"/>
                <w:szCs w:val="18"/>
              </w:rPr>
              <w:t>«[Confirmation.confirmation_number]»</w:t>
            </w:r>
            <w:r w:rsidR="00B007C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340A8" w14:paraId="248FD021" w14:textId="77777777" w:rsidTr="00195CD6">
        <w:trPr>
          <w:trHeight w:val="20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38564CB9" w14:textId="77777777" w:rsidR="005340A8" w:rsidRPr="005340A8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</w:tcPr>
          <w:p w14:paraId="61CA2F92" w14:textId="77777777" w:rsidR="005340A8" w:rsidRPr="00622D43" w:rsidRDefault="005340A8" w:rsidP="00566068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="0056606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566068">
              <w:rPr>
                <w:rFonts w:ascii="Arial" w:hAnsi="Arial" w:cs="Arial"/>
                <w:sz w:val="18"/>
                <w:szCs w:val="18"/>
              </w:rPr>
              <w:instrText xml:space="preserve"> MERGEFIELD  [Confirmation.date]  \* MERGEFORMAT </w:instrText>
            </w:r>
            <w:r w:rsidR="005660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66068">
              <w:rPr>
                <w:rFonts w:ascii="Arial" w:hAnsi="Arial" w:cs="Arial"/>
                <w:noProof/>
                <w:sz w:val="18"/>
                <w:szCs w:val="18"/>
              </w:rPr>
              <w:t>«[Confirmation.date]»</w:t>
            </w:r>
            <w:r w:rsidR="005660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C303E88" w14:textId="77777777" w:rsidR="0093181A" w:rsidRDefault="00245E8B" w:rsidP="0093181A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jc w:val="right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</w:p>
    <w:p w14:paraId="21DBB842" w14:textId="77777777" w:rsidR="00245E8B" w:rsidRPr="00C62B2F" w:rsidRDefault="00494AC1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sz w:val="18"/>
          <w:szCs w:val="18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1" layoutInCell="0" allowOverlap="1" wp14:anchorId="0DBE4DFF" wp14:editId="58C2DADF">
                <wp:simplePos x="0" y="0"/>
                <wp:positionH relativeFrom="page">
                  <wp:posOffset>180340</wp:posOffset>
                </wp:positionH>
                <wp:positionV relativeFrom="page">
                  <wp:posOffset>5346699</wp:posOffset>
                </wp:positionV>
                <wp:extent cx="17970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50D36" id="Line 4" o:spid="_x0000_s1026" style="position:absolute;z-index:251657728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05386F15" w14:textId="77777777" w:rsidR="00245E8B" w:rsidRPr="00103DCE" w:rsidRDefault="00566068" w:rsidP="003D71AE">
      <w:pPr>
        <w:pStyle w:val="Textkrper2"/>
        <w:tabs>
          <w:tab w:val="left" w:pos="2410"/>
          <w:tab w:val="left" w:pos="4820"/>
          <w:tab w:val="left" w:pos="7230"/>
        </w:tabs>
        <w:ind w:right="51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MERGEFIELD  [Confirmation.intro]  \* MERGEFORMAT </w:instrText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«[Confirmation.intro]»</w:t>
      </w:r>
      <w:r>
        <w:rPr>
          <w:rFonts w:cs="Arial"/>
          <w:sz w:val="18"/>
          <w:szCs w:val="18"/>
        </w:rPr>
        <w:fldChar w:fldCharType="end"/>
      </w:r>
    </w:p>
    <w:p w14:paraId="610A2775" w14:textId="77777777" w:rsidR="00245E8B" w:rsidRPr="00103DCE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rFonts w:cs="Arial"/>
          <w:color w:val="3A393C"/>
          <w:sz w:val="18"/>
          <w:szCs w:val="18"/>
          <w:lang w:val="en-US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08"/>
        <w:gridCol w:w="1114"/>
        <w:gridCol w:w="20"/>
        <w:gridCol w:w="709"/>
        <w:gridCol w:w="3472"/>
        <w:gridCol w:w="922"/>
        <w:gridCol w:w="495"/>
        <w:gridCol w:w="1773"/>
      </w:tblGrid>
      <w:tr w:rsidR="007E0818" w:rsidRPr="00103DCE" w14:paraId="30203BE8" w14:textId="77777777" w:rsidTr="00B073A9">
        <w:trPr>
          <w:trHeight w:val="318"/>
        </w:trPr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98A17F" w14:textId="77777777" w:rsidR="007E0818" w:rsidRPr="00103DCE" w:rsidRDefault="007E0818" w:rsidP="00FD654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Pos.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37877DA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Anzahl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9AC38D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Preis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F4D04DC" w14:textId="77777777" w:rsidR="007E0818" w:rsidRPr="00103DCE" w:rsidRDefault="007E0818" w:rsidP="00551B0E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left="-142" w:right="51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8C069E0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Einheit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8AA9D41" w14:textId="77777777" w:rsidR="007E0818" w:rsidRPr="00103DCE" w:rsidRDefault="007E0818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Beschreibung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45F893A" w14:textId="77777777" w:rsidR="007E0818" w:rsidRPr="00103DCE" w:rsidRDefault="007E0818" w:rsidP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Netto</w:t>
            </w:r>
          </w:p>
        </w:tc>
      </w:tr>
      <w:bookmarkStart w:id="0" w:name="blockStart_ConfirmationItems"/>
      <w:bookmarkEnd w:id="0"/>
      <w:tr w:rsidR="007E0818" w:rsidRPr="008B3716" w14:paraId="35DF4E62" w14:textId="77777777" w:rsidTr="00B073A9"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FA6F1D8" w14:textId="77777777" w:rsidR="007E0818" w:rsidRPr="00103DCE" w:rsidRDefault="0056606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[ConfirmationItem.position]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«[ConfirmationItem.position]»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298DF03" w14:textId="77777777" w:rsidR="007E0818" w:rsidRPr="00103DCE" w:rsidRDefault="0056606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[ConfirmationItem.quantity]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«[ConfirmationItem.quantity]»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DB02D03" w14:textId="77777777" w:rsidR="007E0818" w:rsidRPr="00103DCE" w:rsidRDefault="00566068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[ConfirmationItem.unit_price]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«[ConfirmationItem.unit_price]»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ABBAB66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CAB43B2" w14:textId="77777777" w:rsidR="007E0818" w:rsidRPr="00103DCE" w:rsidRDefault="00566068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[ConfirmationItem.unit]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«[ConfirmationItem.unit]»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43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150BCC2" w14:textId="77777777" w:rsidR="007E0818" w:rsidRPr="00103DCE" w:rsidRDefault="00566068" w:rsidP="0056606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sz w:val="18"/>
                <w:szCs w:val="18"/>
              </w:rPr>
              <w:instrText xml:space="preserve"> MERGEFIELD  [ConfirmationItem.title]  \* MERGEFORMAT </w:instrText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>
              <w:rPr>
                <w:rFonts w:cs="Arial"/>
                <w:b/>
                <w:noProof/>
                <w:sz w:val="18"/>
                <w:szCs w:val="18"/>
              </w:rPr>
              <w:t>«[ConfirmationItem.title]»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r w:rsidR="007E0818" w:rsidRPr="00103DCE">
              <w:rPr>
                <w:rFonts w:cs="Arial"/>
                <w:sz w:val="18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[ConfirmationItem.description]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«[ConfirmationItem.description]»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166480D" w14:textId="77777777" w:rsidR="007E0818" w:rsidRPr="008B3716" w:rsidRDefault="008B3716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 w:rsidRPr="008B3716">
              <w:rPr>
                <w:rFonts w:cs="Arial"/>
                <w:sz w:val="18"/>
                <w:szCs w:val="18"/>
                <w:lang w:val="en-US"/>
              </w:rPr>
              <w:instrText xml:space="preserve"> MERGEFIELD  [ConfirmationItem.total_net]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Pr="008B3716">
              <w:rPr>
                <w:rFonts w:cs="Arial"/>
                <w:noProof/>
                <w:sz w:val="18"/>
                <w:szCs w:val="18"/>
                <w:lang w:val="en-US"/>
              </w:rPr>
              <w:t>«[ConfirmationItem.total_net]»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14:paraId="0BE6F205" w14:textId="77777777" w:rsidR="00603F72" w:rsidRPr="008B3716" w:rsidRDefault="00911BC6" w:rsidP="008B3716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 w:rsidRPr="00C14FDD">
              <w:rPr>
                <w:rFonts w:cs="Arial"/>
                <w:sz w:val="18"/>
                <w:szCs w:val="18"/>
                <w:lang w:val="en-US"/>
              </w:rPr>
              <w:instrText xml:space="preserve"> if [ConfirmationItem.reduction] = "" "" "Rabatt" \* MERGEFORMAT  \* MERGEFORMAT  \* MERGEFORMAT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Pr="00C14FDD">
              <w:rPr>
                <w:rFonts w:cs="Arial"/>
                <w:noProof/>
                <w:sz w:val="18"/>
                <w:szCs w:val="18"/>
                <w:lang w:val="en-US"/>
              </w:rPr>
              <w:t>Rabatt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r w:rsidR="00C8001F" w:rsidRPr="008B371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8B3716">
              <w:rPr>
                <w:rFonts w:cs="Arial"/>
                <w:sz w:val="18"/>
                <w:szCs w:val="18"/>
              </w:rPr>
              <w:fldChar w:fldCharType="begin"/>
            </w:r>
            <w:r w:rsidR="008B3716" w:rsidRPr="008B3716">
              <w:rPr>
                <w:rFonts w:cs="Arial"/>
                <w:sz w:val="18"/>
                <w:szCs w:val="18"/>
                <w:lang w:val="en-US"/>
              </w:rPr>
              <w:instrText xml:space="preserve"> MERGEFIELD  [ConfirmationItem.reduction]  \* MERGEFORMAT </w:instrText>
            </w:r>
            <w:r w:rsidR="008B3716">
              <w:rPr>
                <w:rFonts w:cs="Arial"/>
                <w:sz w:val="18"/>
                <w:szCs w:val="18"/>
              </w:rPr>
              <w:fldChar w:fldCharType="separate"/>
            </w:r>
            <w:r w:rsidR="008B3716" w:rsidRPr="008B3716">
              <w:rPr>
                <w:rFonts w:cs="Arial"/>
                <w:noProof/>
                <w:sz w:val="18"/>
                <w:szCs w:val="18"/>
                <w:lang w:val="en-US"/>
              </w:rPr>
              <w:t>«[ConfirmationItem.reduction]»</w:t>
            </w:r>
            <w:r w:rsidR="008B371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46F99" w:rsidRPr="008B3716" w14:paraId="5A1DD6A4" w14:textId="77777777" w:rsidTr="00B073A9">
        <w:trPr>
          <w:trHeight w:val="18"/>
        </w:trPr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2CED1A7" w14:textId="77777777" w:rsidR="00D46F99" w:rsidRPr="008B3716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  <w:bookmarkStart w:id="1" w:name="blockEnd_ConfirmationItems"/>
            <w:bookmarkEnd w:id="1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34DDB84" w14:textId="77777777" w:rsidR="00D46F99" w:rsidRPr="008B3716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CEB4DB7" w14:textId="77777777" w:rsidR="00D46F99" w:rsidRPr="008B3716" w:rsidRDefault="00D46F99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A113B80" w14:textId="77777777" w:rsidR="00D46F99" w:rsidRPr="008B3716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224650E" w14:textId="77777777" w:rsidR="00D46F99" w:rsidRPr="008B3716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945B5D4" w14:textId="77777777" w:rsidR="00D46F99" w:rsidRPr="008B3716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25D8E04" w14:textId="77777777" w:rsidR="00D46F99" w:rsidRPr="008B3716" w:rsidRDefault="00D46F99" w:rsidP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center"/>
              <w:rPr>
                <w:rFonts w:cs="Arial"/>
                <w:sz w:val="2"/>
                <w:szCs w:val="2"/>
                <w:lang w:val="en-US"/>
              </w:rPr>
            </w:pPr>
          </w:p>
        </w:tc>
      </w:tr>
      <w:tr w:rsidR="00411432" w:rsidRPr="00103DCE" w14:paraId="5D2F58FF" w14:textId="77777777" w:rsidTr="00DC1FEC">
        <w:tc>
          <w:tcPr>
            <w:tcW w:w="65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C02B58" w14:textId="77777777" w:rsidR="00411432" w:rsidRPr="00411432" w:rsidRDefault="00911BC6" w:rsidP="00EC1FE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sz w:val="18"/>
                <w:szCs w:val="18"/>
              </w:rPr>
              <w:instrText xml:space="preserve"> if [Confirmation.reduction] = "" "" "Rabatt" \* MERGEFORMAT  \* MERGEFORMAT  \* MERGEFORMAT </w:instrText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>
              <w:rPr>
                <w:rFonts w:cs="Arial"/>
                <w:b/>
                <w:noProof/>
                <w:sz w:val="18"/>
                <w:szCs w:val="18"/>
              </w:rPr>
              <w:t>Rabatt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BB0AC" w14:textId="77777777" w:rsidR="00411432" w:rsidRPr="00103DCE" w:rsidRDefault="00411432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AC5B14C" w14:textId="77777777" w:rsidR="00411432" w:rsidRPr="00103DCE" w:rsidRDefault="008B3716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[Confirmation.reduction_amount]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«[Confirmation.reduction_amount]»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340A8" w:rsidRPr="00103DCE" w14:paraId="0E103BEC" w14:textId="77777777" w:rsidTr="00345A62">
        <w:trPr>
          <w:trHeight w:val="202"/>
        </w:trPr>
        <w:tc>
          <w:tcPr>
            <w:tcW w:w="65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7604CD" w14:textId="77777777" w:rsidR="00241898" w:rsidRPr="00103DCE" w:rsidRDefault="00241898" w:rsidP="00EC1FE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 xml:space="preserve">Zwischensumme </w:t>
            </w:r>
            <w:r w:rsidR="00EC1FE5">
              <w:rPr>
                <w:rFonts w:cs="Arial"/>
                <w:b/>
                <w:sz w:val="18"/>
                <w:szCs w:val="18"/>
              </w:rPr>
              <w:t>n</w:t>
            </w:r>
            <w:r w:rsidRPr="00103DCE">
              <w:rPr>
                <w:rFonts w:cs="Arial"/>
                <w:b/>
                <w:sz w:val="18"/>
                <w:szCs w:val="18"/>
              </w:rPr>
              <w:t>etto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32854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4C4F0218" w14:textId="77777777" w:rsidR="00241898" w:rsidRPr="00103DCE" w:rsidRDefault="008B3716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[Confirmation.total_net]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«[Confirmation.total_net]»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bookmarkStart w:id="2" w:name="blockStart_Taxes"/>
      <w:bookmarkEnd w:id="2"/>
      <w:tr w:rsidR="005340A8" w:rsidRPr="00103DCE" w14:paraId="2DA2AF17" w14:textId="77777777" w:rsidTr="00560E89">
        <w:trPr>
          <w:trHeight w:val="318"/>
        </w:trPr>
        <w:tc>
          <w:tcPr>
            <w:tcW w:w="6591" w:type="dxa"/>
            <w:gridSpan w:val="6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1FD7811D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b/>
                <w:sz w:val="18"/>
                <w:szCs w:val="18"/>
              </w:rPr>
              <w:instrText xml:space="preserve"> MERGEFIELD  [Tax.name]  \* MERGEFORMAT </w:instrText>
            </w:r>
            <w:r w:rsidRPr="00103DCE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b/>
                <w:noProof/>
                <w:sz w:val="18"/>
                <w:szCs w:val="18"/>
              </w:rPr>
              <w:t>«[Tax.name]»</w:t>
            </w:r>
            <w:r w:rsidRPr="00103DCE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103DCE">
              <w:rPr>
                <w:rFonts w:cs="Arial"/>
                <w:b/>
                <w:sz w:val="18"/>
                <w:szCs w:val="18"/>
              </w:rPr>
              <w:t xml:space="preserve"> (</w:t>
            </w:r>
            <w:r w:rsidRPr="00103DCE">
              <w:rPr>
                <w:rFonts w:cs="Arial"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sz w:val="18"/>
                <w:szCs w:val="18"/>
              </w:rPr>
              <w:instrText xml:space="preserve"> MERGEFIELD  [Tax.rate]  \* MERGEFORMAT </w:instrText>
            </w:r>
            <w:r w:rsidRPr="00103DCE">
              <w:rPr>
                <w:rFonts w:cs="Arial"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b/>
                <w:noProof/>
                <w:sz w:val="18"/>
                <w:szCs w:val="18"/>
              </w:rPr>
              <w:t>«[Tax.rate]»</w:t>
            </w:r>
            <w:r w:rsidRPr="00103DCE">
              <w:rPr>
                <w:rFonts w:cs="Arial"/>
                <w:sz w:val="18"/>
                <w:szCs w:val="18"/>
              </w:rPr>
              <w:fldChar w:fldCharType="end"/>
            </w:r>
            <w:r w:rsidRPr="00103DCE">
              <w:rPr>
                <w:rFonts w:cs="Arial"/>
                <w:b/>
                <w:sz w:val="18"/>
                <w:szCs w:val="18"/>
              </w:rPr>
              <w:t xml:space="preserve"> %)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2980E7BD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51470BF6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 w:rsidRPr="00103DCE">
              <w:rPr>
                <w:rFonts w:cs="Arial"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sz w:val="18"/>
                <w:szCs w:val="18"/>
              </w:rPr>
              <w:instrText xml:space="preserve"> MERGEFIELD  [Tax.amount]  \* MERGEFORMAT </w:instrText>
            </w:r>
            <w:r w:rsidRPr="00103DCE">
              <w:rPr>
                <w:rFonts w:cs="Arial"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noProof/>
                <w:sz w:val="18"/>
                <w:szCs w:val="18"/>
              </w:rPr>
              <w:t>«[Tax.amount]»</w:t>
            </w:r>
            <w:r w:rsidRPr="00103DCE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340A8" w:rsidRPr="00103DCE" w14:paraId="3CEA76EA" w14:textId="77777777" w:rsidTr="00560E89">
        <w:trPr>
          <w:trHeight w:val="615"/>
        </w:trPr>
        <w:tc>
          <w:tcPr>
            <w:tcW w:w="6591" w:type="dxa"/>
            <w:gridSpan w:val="6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5523CD36" w14:textId="77777777" w:rsidR="00241898" w:rsidRPr="00103DCE" w:rsidRDefault="00241898" w:rsidP="000A3E33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bookmarkStart w:id="3" w:name="blockEnd_Taxes"/>
            <w:bookmarkEnd w:id="3"/>
            <w:r w:rsidRPr="00103DCE">
              <w:rPr>
                <w:rFonts w:cs="Arial"/>
                <w:b/>
                <w:sz w:val="18"/>
                <w:szCs w:val="18"/>
              </w:rPr>
              <w:t>Gesamt</w:t>
            </w:r>
            <w:r w:rsidR="000A3E33">
              <w:rPr>
                <w:rFonts w:cs="Arial"/>
                <w:b/>
                <w:sz w:val="18"/>
                <w:szCs w:val="18"/>
              </w:rPr>
              <w:t xml:space="preserve"> brutto</w:t>
            </w:r>
          </w:p>
        </w:tc>
        <w:tc>
          <w:tcPr>
            <w:tcW w:w="1417" w:type="dxa"/>
            <w:gridSpan w:val="2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598471DF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49116F5F" w14:textId="77777777" w:rsidR="00241898" w:rsidRPr="00103DCE" w:rsidRDefault="008B3716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[Confirmation.total_gross]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«[Confirmation.total_gross]»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241898" w:rsidRPr="00103DCE" w14:paraId="240FCCF7" w14:textId="77777777" w:rsidTr="000A3E33">
        <w:trPr>
          <w:trHeight w:val="893"/>
        </w:trPr>
        <w:tc>
          <w:tcPr>
            <w:tcW w:w="65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E0BBF6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color w:val="3A393C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794C0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B324F10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color w:val="3A393C"/>
                <w:sz w:val="18"/>
                <w:szCs w:val="18"/>
              </w:rPr>
            </w:pPr>
          </w:p>
        </w:tc>
      </w:tr>
    </w:tbl>
    <w:p w14:paraId="0D36E365" w14:textId="77777777" w:rsidR="00186FB2" w:rsidRPr="00603F72" w:rsidRDefault="008B3716" w:rsidP="008C35A1">
      <w:pPr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[Confirmation.note]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«[Confirmation.note]»</w:t>
      </w:r>
      <w:r>
        <w:rPr>
          <w:rFonts w:ascii="Arial" w:hAnsi="Arial" w:cs="Arial"/>
          <w:sz w:val="18"/>
          <w:szCs w:val="18"/>
        </w:rPr>
        <w:fldChar w:fldCharType="end"/>
      </w:r>
    </w:p>
    <w:sectPr w:rsidR="00186FB2" w:rsidRPr="00603F72" w:rsidSect="00C71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88" w:right="1134" w:bottom="1134" w:left="1134" w:header="709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BED62" w14:textId="77777777" w:rsidR="001F6A61" w:rsidRDefault="001F6A61">
      <w:r>
        <w:separator/>
      </w:r>
    </w:p>
  </w:endnote>
  <w:endnote w:type="continuationSeparator" w:id="0">
    <w:p w14:paraId="153FD7F0" w14:textId="77777777" w:rsidR="001F6A61" w:rsidRDefault="001F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987A" w14:textId="77777777" w:rsidR="00C7171E" w:rsidRDefault="00C717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0" w:type="dxa"/>
      <w:tblInd w:w="-284" w:type="dxa"/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5"/>
      <w:gridCol w:w="3258"/>
      <w:gridCol w:w="3117"/>
    </w:tblGrid>
    <w:tr w:rsidR="00494AC1" w14:paraId="5B788C34" w14:textId="77777777" w:rsidTr="007159DD">
      <w:trPr>
        <w:trHeight w:val="20"/>
      </w:trPr>
      <w:tc>
        <w:tcPr>
          <w:tcW w:w="3828" w:type="dxa"/>
          <w:hideMark/>
        </w:tcPr>
        <w:p w14:paraId="22D688F2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1B5060E4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75A1CE69" w14:textId="77777777" w:rsidR="00494AC1" w:rsidRDefault="00494AC1" w:rsidP="00494AC1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494AC1" w14:paraId="040CEC4F" w14:textId="77777777" w:rsidTr="007159DD">
      <w:trPr>
        <w:trHeight w:val="20"/>
      </w:trPr>
      <w:tc>
        <w:tcPr>
          <w:tcW w:w="3828" w:type="dxa"/>
          <w:hideMark/>
        </w:tcPr>
        <w:p w14:paraId="3AA77CAF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«[Company.street]»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46671E97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7D0D5899" w14:textId="77777777" w:rsidR="00494AC1" w:rsidRDefault="00494AC1" w:rsidP="00494AC1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BIC: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494AC1" w14:paraId="5C37580B" w14:textId="77777777" w:rsidTr="007159DD">
      <w:trPr>
        <w:trHeight w:val="20"/>
      </w:trPr>
      <w:tc>
        <w:tcPr>
          <w:tcW w:w="3828" w:type="dxa"/>
          <w:hideMark/>
        </w:tcPr>
        <w:p w14:paraId="7ED23696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«[Company.zip]»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«[Company.city]»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618518EB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4A19D619" w14:textId="77777777" w:rsidR="00494AC1" w:rsidRDefault="00494AC1" w:rsidP="00494AC1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494AC1" w14:paraId="0467D7E9" w14:textId="77777777" w:rsidTr="007159DD">
      <w:trPr>
        <w:trHeight w:val="20"/>
      </w:trPr>
      <w:tc>
        <w:tcPr>
          <w:tcW w:w="3828" w:type="dxa"/>
          <w:hideMark/>
        </w:tcPr>
        <w:p w14:paraId="52398B77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proofErr w:type="gramStart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Steuernummer</w:t>
          </w:r>
          <w:proofErr w:type="spell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::</w:t>
          </w:r>
          <w:proofErr w:type="gram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[Company.tax_number]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«[Company.tax_number]»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04A83C89" w14:textId="77777777" w:rsidR="00494AC1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45270140" w14:textId="77777777" w:rsidR="00494AC1" w:rsidRDefault="00494AC1" w:rsidP="00494AC1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</w:tc>
    </w:tr>
    <w:tr w:rsidR="00494AC1" w14:paraId="57AD05D0" w14:textId="77777777" w:rsidTr="007159DD">
      <w:trPr>
        <w:trHeight w:val="20"/>
      </w:trPr>
      <w:tc>
        <w:tcPr>
          <w:tcW w:w="3828" w:type="dxa"/>
          <w:hideMark/>
        </w:tcPr>
        <w:p w14:paraId="1ED2A917" w14:textId="77777777" w:rsidR="00494AC1" w:rsidRPr="00CA3A92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CA3A92">
            <w:rPr>
              <w:rFonts w:ascii="Arial" w:hAnsi="Arial" w:cs="Arial"/>
              <w:color w:val="595959"/>
              <w:sz w:val="14"/>
              <w:szCs w:val="14"/>
            </w:rPr>
            <w:t xml:space="preserve">Umsatzsteuer ID: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CA3A92">
            <w:rPr>
              <w:rFonts w:ascii="Arial" w:hAnsi="Arial" w:cs="Arial"/>
              <w:color w:val="595959"/>
              <w:sz w:val="14"/>
              <w:szCs w:val="14"/>
            </w:rPr>
            <w:instrText xml:space="preserve"> MERGEFIELD  [Company.vat_number]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CA3A92">
            <w:rPr>
              <w:rFonts w:ascii="Arial" w:hAnsi="Arial" w:cs="Arial"/>
              <w:noProof/>
              <w:color w:val="595959"/>
              <w:sz w:val="14"/>
              <w:szCs w:val="14"/>
            </w:rPr>
            <w:t>«[Company.vat_number]»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12AD879D" w14:textId="77777777" w:rsidR="00494AC1" w:rsidRPr="00CA3A92" w:rsidRDefault="00494AC1" w:rsidP="00494AC1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2638449D" w14:textId="77777777" w:rsidR="00494AC1" w:rsidRDefault="00494AC1" w:rsidP="00494AC1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</w:tr>
  </w:tbl>
  <w:p w14:paraId="107D3AF7" w14:textId="77777777" w:rsidR="001A18D9" w:rsidRDefault="001A18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Borders>
        <w:top w:val="single" w:sz="4" w:space="0" w:color="595959"/>
      </w:tblBorders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8"/>
      <w:gridCol w:w="3260"/>
      <w:gridCol w:w="3119"/>
    </w:tblGrid>
    <w:tr w:rsidR="002C1FDD" w:rsidRPr="00DB0F9B" w14:paraId="3F2A920E" w14:textId="77777777" w:rsidTr="00622D43">
      <w:trPr>
        <w:trHeight w:val="20"/>
      </w:trPr>
      <w:tc>
        <w:tcPr>
          <w:tcW w:w="3828" w:type="dxa"/>
          <w:tcBorders>
            <w:top w:val="single" w:sz="4" w:space="0" w:color="595959"/>
          </w:tcBorders>
          <w:shd w:val="clear" w:color="auto" w:fill="auto"/>
        </w:tcPr>
        <w:p w14:paraId="00EEC448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single" w:sz="4" w:space="0" w:color="595959"/>
          </w:tcBorders>
          <w:shd w:val="clear" w:color="auto" w:fill="auto"/>
        </w:tcPr>
        <w:p w14:paraId="62ECBE4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Persönlich haftende Gesellschafterin:</w:t>
          </w:r>
        </w:p>
      </w:tc>
      <w:tc>
        <w:tcPr>
          <w:tcW w:w="3119" w:type="dxa"/>
          <w:tcBorders>
            <w:top w:val="single" w:sz="4" w:space="0" w:color="595959"/>
          </w:tcBorders>
          <w:shd w:val="clear" w:color="auto" w:fill="auto"/>
        </w:tcPr>
        <w:p w14:paraId="2F4D2FA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Kommanditgesellschaft:</w:t>
          </w:r>
        </w:p>
      </w:tc>
    </w:tr>
    <w:tr w:rsidR="002C1FDD" w:rsidRPr="00E04E56" w14:paraId="3D4192A0" w14:textId="77777777" w:rsidTr="00622D43">
      <w:trPr>
        <w:trHeight w:val="20"/>
      </w:trPr>
      <w:tc>
        <w:tcPr>
          <w:tcW w:w="3828" w:type="dxa"/>
          <w:shd w:val="clear" w:color="auto" w:fill="auto"/>
        </w:tcPr>
        <w:p w14:paraId="5F32023E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BLZ: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, Kto: 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[Company.bank_account_number]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«[Company.bank_account_number]»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  <w:tc>
        <w:tcPr>
          <w:tcW w:w="3260" w:type="dxa"/>
          <w:shd w:val="clear" w:color="auto" w:fill="auto"/>
        </w:tcPr>
        <w:p w14:paraId="1C8CF897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Billomat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Geschäftsführungs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 GmbH,</w:t>
          </w:r>
        </w:p>
      </w:tc>
      <w:tc>
        <w:tcPr>
          <w:tcW w:w="3119" w:type="dxa"/>
          <w:shd w:val="clear" w:color="auto" w:fill="auto"/>
        </w:tcPr>
        <w:p w14:paraId="67297A31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Sitz: Siegen, AG HRA 8587</w:t>
          </w:r>
        </w:p>
      </w:tc>
    </w:tr>
    <w:tr w:rsidR="002C1FDD" w:rsidRPr="002C1FDD" w14:paraId="52F00563" w14:textId="77777777" w:rsidTr="00622D43">
      <w:trPr>
        <w:trHeight w:val="20"/>
      </w:trPr>
      <w:tc>
        <w:tcPr>
          <w:tcW w:w="3828" w:type="dxa"/>
          <w:tcBorders>
            <w:bottom w:val="nil"/>
          </w:tcBorders>
          <w:shd w:val="clear" w:color="auto" w:fill="auto"/>
        </w:tcPr>
        <w:p w14:paraId="17A2E263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SWIFT/BIC: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bottom w:val="nil"/>
          </w:tcBorders>
          <w:shd w:val="clear" w:color="auto" w:fill="auto"/>
        </w:tcPr>
        <w:p w14:paraId="5ED3B6C5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AG Siegen HRB 9430</w:t>
          </w:r>
        </w:p>
      </w:tc>
      <w:tc>
        <w:tcPr>
          <w:tcW w:w="3119" w:type="dxa"/>
          <w:tcBorders>
            <w:bottom w:val="nil"/>
          </w:tcBorders>
          <w:shd w:val="clear" w:color="auto" w:fill="auto"/>
        </w:tcPr>
        <w:p w14:paraId="7B17965A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>USt-IdNr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.: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[Company.vat_number]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«[Company.vat_number]»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  <w:tr w:rsidR="002C1FDD" w:rsidRPr="00E04E56" w14:paraId="6734C655" w14:textId="77777777" w:rsidTr="00622D43">
      <w:trPr>
        <w:trHeight w:val="20"/>
      </w:trPr>
      <w:tc>
        <w:tcPr>
          <w:tcW w:w="3828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5D0B8932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1E9B2207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Geschäftsführung: Simon Stücher</w:t>
          </w:r>
        </w:p>
      </w:tc>
      <w:tc>
        <w:tcPr>
          <w:tcW w:w="3119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4075185F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Erstellt mit Billomat (www.billomat.com)</w:t>
          </w:r>
        </w:p>
      </w:tc>
    </w:tr>
  </w:tbl>
  <w:p w14:paraId="6EA99234" w14:textId="77777777" w:rsidR="00A8644C" w:rsidRPr="00E04E56" w:rsidRDefault="00A864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3022" w14:textId="77777777" w:rsidR="001F6A61" w:rsidRDefault="001F6A61">
      <w:r>
        <w:separator/>
      </w:r>
    </w:p>
  </w:footnote>
  <w:footnote w:type="continuationSeparator" w:id="0">
    <w:p w14:paraId="7080D056" w14:textId="77777777" w:rsidR="001F6A61" w:rsidRDefault="001F6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6CE8" w14:textId="77777777" w:rsidR="00C7171E" w:rsidRDefault="00C717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1A18D9" w:rsidRPr="002C1FDD" w14:paraId="27CDD19F" w14:textId="77777777" w:rsidTr="004E506D">
      <w:tc>
        <w:tcPr>
          <w:tcW w:w="7372" w:type="dxa"/>
          <w:shd w:val="clear" w:color="auto" w:fill="auto"/>
        </w:tcPr>
        <w:p w14:paraId="28594CCC" w14:textId="7893B035" w:rsidR="001A18D9" w:rsidRPr="000931E7" w:rsidRDefault="00494AC1" w:rsidP="004E506D">
          <w:r>
            <w:rPr>
              <w:noProof/>
            </w:rPr>
            <w:drawing>
              <wp:inline distT="0" distB="0" distL="0" distR="0" wp14:anchorId="54DBE20E" wp14:editId="79007D5E">
                <wp:extent cx="3048000" cy="685800"/>
                <wp:effectExtent l="0" t="0" r="0" b="0"/>
                <wp:docPr id="3" name="Grafik 3" descr="Ein Bild, das Text, Schild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Ein Bild, das Text, Schild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E40960" w14:textId="77777777" w:rsidR="001A18D9" w:rsidRPr="00622D43" w:rsidRDefault="001A18D9" w:rsidP="004E506D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3B48647E" w14:textId="77777777" w:rsidR="001A18D9" w:rsidRPr="00622D43" w:rsidRDefault="001A18D9" w:rsidP="004345C7">
          <w:pPr>
            <w:tabs>
              <w:tab w:val="left" w:pos="2977"/>
            </w:tabs>
            <w:ind w:right="51"/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63440D96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44CA2F33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1B818D19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540EBC31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545681E9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15C2A6E2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6788DA68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082FAB5D" w14:textId="77777777" w:rsidR="001A18D9" w:rsidRPr="003006B2" w:rsidRDefault="001A18D9" w:rsidP="003006B2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</w:tbl>
  <w:p w14:paraId="1DEF9B81" w14:textId="77777777" w:rsidR="00A8644C" w:rsidRPr="001A18D9" w:rsidRDefault="00A8644C" w:rsidP="00C7171E">
    <w:pPr>
      <w:pStyle w:val="Kopfzeile"/>
      <w:tabs>
        <w:tab w:val="clear" w:pos="9072"/>
        <w:tab w:val="left" w:pos="67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A8644C" w:rsidRPr="002C1FDD" w14:paraId="669FC241" w14:textId="77777777" w:rsidTr="00622D43">
      <w:tc>
        <w:tcPr>
          <w:tcW w:w="7372" w:type="dxa"/>
          <w:shd w:val="clear" w:color="auto" w:fill="auto"/>
        </w:tcPr>
        <w:p w14:paraId="091C8BCF" w14:textId="77777777" w:rsidR="00A8644C" w:rsidRPr="000931E7" w:rsidRDefault="00494AC1" w:rsidP="000931E7">
          <w:r w:rsidRPr="00B04EBA">
            <w:rPr>
              <w:noProof/>
            </w:rPr>
            <w:drawing>
              <wp:inline distT="0" distB="0" distL="0" distR="0" wp14:anchorId="179908CF" wp14:editId="64F398F5">
                <wp:extent cx="2519680" cy="733425"/>
                <wp:effectExtent l="0" t="0" r="0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2C3FC5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67972B8D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2D6EA8E6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09524FE2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35CF39CA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69E8C60F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sz w:val="14"/>
              <w:szCs w:val="14"/>
            </w:rPr>
          </w:pPr>
        </w:p>
        <w:p w14:paraId="220318D3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rFonts w:cs="Arial"/>
              <w:color w:val="595959"/>
              <w:sz w:val="14"/>
              <w:szCs w:val="14"/>
              <w:u w:val="none"/>
              <w:lang w:val="en-US"/>
            </w:rPr>
          </w:pP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«[Company.name]»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«[Company.street]»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«[Company.zip]»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«[Company.city]»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</w:p>
        <w:p w14:paraId="6BDC154A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24"/>
              <w:lang w:val="en-US"/>
            </w:rPr>
          </w:pPr>
        </w:p>
        <w:p w14:paraId="7529B263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18"/>
              <w:szCs w:val="18"/>
              <w:lang w:val="en-US"/>
            </w:rPr>
          </w:pPr>
          <w:r w:rsidRPr="00622D43">
            <w:rPr>
              <w:sz w:val="18"/>
              <w:szCs w:val="18"/>
            </w:rPr>
            <w:fldChar w:fldCharType="begin"/>
          </w:r>
          <w:r w:rsidRPr="00622D43">
            <w:rPr>
              <w:sz w:val="18"/>
              <w:szCs w:val="18"/>
              <w:lang w:val="en-US"/>
            </w:rPr>
            <w:instrText xml:space="preserve"> MERGEFIELD  [Invoice.address]  \* MERGEFORMAT </w:instrText>
          </w:r>
          <w:r w:rsidRPr="00622D43">
            <w:rPr>
              <w:sz w:val="18"/>
              <w:szCs w:val="18"/>
            </w:rPr>
            <w:fldChar w:fldCharType="separate"/>
          </w:r>
          <w:r w:rsidRPr="00622D43">
            <w:rPr>
              <w:rFonts w:ascii="Arial" w:hAnsi="Arial"/>
              <w:noProof/>
              <w:color w:val="3A393C"/>
              <w:sz w:val="18"/>
              <w:szCs w:val="18"/>
              <w:lang w:val="en-US"/>
            </w:rPr>
            <w:t>«[Invoice.address]»</w:t>
          </w:r>
          <w:r w:rsidRPr="00622D43">
            <w:rPr>
              <w:sz w:val="18"/>
              <w:szCs w:val="18"/>
            </w:rPr>
            <w:fldChar w:fldCharType="end"/>
          </w:r>
        </w:p>
        <w:p w14:paraId="5BAD7F91" w14:textId="77777777" w:rsidR="00A8644C" w:rsidRPr="00622D43" w:rsidRDefault="00A8644C" w:rsidP="00FA3B6F">
          <w:pPr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2A03C467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6D927E61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28073CB6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38B0D421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72C6D0CC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50452801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081C9EFC" w14:textId="77777777" w:rsidR="00A8644C" w:rsidRPr="00622D43" w:rsidRDefault="00A8644C" w:rsidP="00E82D60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4D0BDD3F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5B33A076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lang w:val="en-US"/>
            </w:rPr>
          </w:pPr>
        </w:p>
      </w:tc>
    </w:tr>
  </w:tbl>
  <w:p w14:paraId="19EC2D54" w14:textId="77777777" w:rsidR="00A8644C" w:rsidRPr="00DB0F9B" w:rsidRDefault="00A8644C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940723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80D3D"/>
    <w:rsid w:val="00082336"/>
    <w:rsid w:val="000931E7"/>
    <w:rsid w:val="0009650C"/>
    <w:rsid w:val="000A2F2B"/>
    <w:rsid w:val="000A3E33"/>
    <w:rsid w:val="000F2EA7"/>
    <w:rsid w:val="000F616A"/>
    <w:rsid w:val="001007D9"/>
    <w:rsid w:val="00103DCE"/>
    <w:rsid w:val="00123880"/>
    <w:rsid w:val="00160134"/>
    <w:rsid w:val="00160811"/>
    <w:rsid w:val="00165EFC"/>
    <w:rsid w:val="0016747B"/>
    <w:rsid w:val="00186FB2"/>
    <w:rsid w:val="00195CD6"/>
    <w:rsid w:val="001A18D9"/>
    <w:rsid w:val="001A5C81"/>
    <w:rsid w:val="001C5FA5"/>
    <w:rsid w:val="001F6A61"/>
    <w:rsid w:val="0020399C"/>
    <w:rsid w:val="00210F40"/>
    <w:rsid w:val="00241898"/>
    <w:rsid w:val="00245E8B"/>
    <w:rsid w:val="00263F1B"/>
    <w:rsid w:val="00287D87"/>
    <w:rsid w:val="002C1FDD"/>
    <w:rsid w:val="003006B2"/>
    <w:rsid w:val="003376B4"/>
    <w:rsid w:val="00345A62"/>
    <w:rsid w:val="00357E7C"/>
    <w:rsid w:val="0037773A"/>
    <w:rsid w:val="003817A9"/>
    <w:rsid w:val="003D71AE"/>
    <w:rsid w:val="004072BC"/>
    <w:rsid w:val="00411432"/>
    <w:rsid w:val="00425D54"/>
    <w:rsid w:val="004345C7"/>
    <w:rsid w:val="00493E34"/>
    <w:rsid w:val="00494AC1"/>
    <w:rsid w:val="004B2F2B"/>
    <w:rsid w:val="004D2DA3"/>
    <w:rsid w:val="004E506D"/>
    <w:rsid w:val="005340A8"/>
    <w:rsid w:val="00551B0E"/>
    <w:rsid w:val="00560E89"/>
    <w:rsid w:val="00566068"/>
    <w:rsid w:val="00572EF4"/>
    <w:rsid w:val="005C1FAE"/>
    <w:rsid w:val="006022F8"/>
    <w:rsid w:val="00603F72"/>
    <w:rsid w:val="00605B3D"/>
    <w:rsid w:val="00622D43"/>
    <w:rsid w:val="00622FF9"/>
    <w:rsid w:val="006304E2"/>
    <w:rsid w:val="006417A3"/>
    <w:rsid w:val="00646455"/>
    <w:rsid w:val="00661E7D"/>
    <w:rsid w:val="0068110D"/>
    <w:rsid w:val="0068219C"/>
    <w:rsid w:val="00686971"/>
    <w:rsid w:val="006A4711"/>
    <w:rsid w:val="006C5F6A"/>
    <w:rsid w:val="006F1C94"/>
    <w:rsid w:val="0070034B"/>
    <w:rsid w:val="00704BE4"/>
    <w:rsid w:val="00712082"/>
    <w:rsid w:val="007164CC"/>
    <w:rsid w:val="007627D8"/>
    <w:rsid w:val="00780948"/>
    <w:rsid w:val="00794795"/>
    <w:rsid w:val="007A090E"/>
    <w:rsid w:val="007C3B79"/>
    <w:rsid w:val="007E0818"/>
    <w:rsid w:val="007E51AD"/>
    <w:rsid w:val="00803891"/>
    <w:rsid w:val="008656E8"/>
    <w:rsid w:val="008B3716"/>
    <w:rsid w:val="008C35A1"/>
    <w:rsid w:val="008E74AE"/>
    <w:rsid w:val="00903A72"/>
    <w:rsid w:val="00911BC6"/>
    <w:rsid w:val="00927CE1"/>
    <w:rsid w:val="0093181A"/>
    <w:rsid w:val="00936464"/>
    <w:rsid w:val="00936DB4"/>
    <w:rsid w:val="00951C69"/>
    <w:rsid w:val="00976432"/>
    <w:rsid w:val="00991F0B"/>
    <w:rsid w:val="009A186E"/>
    <w:rsid w:val="009B4FE4"/>
    <w:rsid w:val="009B5F3F"/>
    <w:rsid w:val="009F06CC"/>
    <w:rsid w:val="00A071E7"/>
    <w:rsid w:val="00A0774C"/>
    <w:rsid w:val="00A4624F"/>
    <w:rsid w:val="00A72FAE"/>
    <w:rsid w:val="00A8644C"/>
    <w:rsid w:val="00AA68B7"/>
    <w:rsid w:val="00AC3485"/>
    <w:rsid w:val="00AC6F43"/>
    <w:rsid w:val="00AE117A"/>
    <w:rsid w:val="00B007C5"/>
    <w:rsid w:val="00B073A9"/>
    <w:rsid w:val="00B14170"/>
    <w:rsid w:val="00B3052F"/>
    <w:rsid w:val="00B31529"/>
    <w:rsid w:val="00B41365"/>
    <w:rsid w:val="00BE553D"/>
    <w:rsid w:val="00BF4019"/>
    <w:rsid w:val="00BF547A"/>
    <w:rsid w:val="00C14FDD"/>
    <w:rsid w:val="00C62B2F"/>
    <w:rsid w:val="00C7171E"/>
    <w:rsid w:val="00C75C79"/>
    <w:rsid w:val="00C8001F"/>
    <w:rsid w:val="00D46F99"/>
    <w:rsid w:val="00D7301D"/>
    <w:rsid w:val="00D77652"/>
    <w:rsid w:val="00DB0F9B"/>
    <w:rsid w:val="00DC1FEC"/>
    <w:rsid w:val="00DE4162"/>
    <w:rsid w:val="00DE7FCE"/>
    <w:rsid w:val="00E04E56"/>
    <w:rsid w:val="00E24C53"/>
    <w:rsid w:val="00E33853"/>
    <w:rsid w:val="00E63F86"/>
    <w:rsid w:val="00E82D60"/>
    <w:rsid w:val="00EC1FE5"/>
    <w:rsid w:val="00ED4B5F"/>
    <w:rsid w:val="00EE0BE0"/>
    <w:rsid w:val="00EE2DDB"/>
    <w:rsid w:val="00F202C3"/>
    <w:rsid w:val="00F657E5"/>
    <w:rsid w:val="00F8502D"/>
    <w:rsid w:val="00FA3B6F"/>
    <w:rsid w:val="00FA42AF"/>
    <w:rsid w:val="00FC5D6E"/>
    <w:rsid w:val="00FD6548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7BD2F7"/>
  <w15:chartTrackingRefBased/>
  <w15:docId w15:val="{F229B8A4-99B9-9B4D-8BB2-B3185E6E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210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494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7B3A7-2595-4D10-B65D-3B33AA5FF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340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</dc:creator>
  <cp:keywords/>
  <cp:lastModifiedBy>Alice-Fee Bock ¦ aifinyo AG</cp:lastModifiedBy>
  <cp:revision>2</cp:revision>
  <cp:lastPrinted>2001-07-06T10:26:00Z</cp:lastPrinted>
  <dcterms:created xsi:type="dcterms:W3CDTF">2022-12-20T09:25:00Z</dcterms:created>
  <dcterms:modified xsi:type="dcterms:W3CDTF">2022-12-20T09:25:00Z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