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B21F2" w14:textId="77777777" w:rsidR="004345C7" w:rsidRPr="00622D43" w:rsidRDefault="004345C7" w:rsidP="004345C7">
      <w:pPr>
        <w:pStyle w:val="berschrift6"/>
        <w:tabs>
          <w:tab w:val="left" w:pos="1246"/>
        </w:tabs>
        <w:ind w:right="51"/>
        <w:rPr>
          <w:rFonts w:cs="Arial"/>
          <w:color w:val="595959"/>
          <w:sz w:val="14"/>
          <w:szCs w:val="14"/>
          <w:u w:val="none"/>
          <w:lang w:val="en-US"/>
        </w:rPr>
      </w:pP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[Company.name]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«[Company.name]»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[Company.street]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«[Company.street]»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|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[Company.zip]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«[Company.zip]»</w:t>
      </w:r>
      <w:r w:rsidRPr="00622D43">
        <w:rPr>
          <w:rFonts w:cs="Arial"/>
          <w:color w:val="595959"/>
          <w:sz w:val="14"/>
          <w:szCs w:val="14"/>
        </w:rPr>
        <w:fldChar w:fldCharType="end"/>
      </w:r>
      <w:r w:rsidRPr="00622D43">
        <w:rPr>
          <w:rFonts w:cs="Arial"/>
          <w:color w:val="595959"/>
          <w:sz w:val="14"/>
          <w:szCs w:val="14"/>
          <w:u w:val="none"/>
          <w:lang w:val="en-US"/>
        </w:rPr>
        <w:t xml:space="preserve"> </w:t>
      </w:r>
      <w:r w:rsidRPr="00622D43">
        <w:rPr>
          <w:rFonts w:cs="Arial"/>
          <w:color w:val="595959"/>
          <w:sz w:val="14"/>
          <w:szCs w:val="14"/>
        </w:rPr>
        <w:fldChar w:fldCharType="begin"/>
      </w:r>
      <w:r w:rsidRPr="00622D43">
        <w:rPr>
          <w:rFonts w:cs="Arial"/>
          <w:color w:val="595959"/>
          <w:sz w:val="14"/>
          <w:szCs w:val="14"/>
          <w:lang w:val="en-US"/>
        </w:rPr>
        <w:instrText xml:space="preserve"> MERGEFIELD  [Company.city]  \* MERGEFORMAT </w:instrText>
      </w:r>
      <w:r w:rsidRPr="00622D43">
        <w:rPr>
          <w:rFonts w:cs="Arial"/>
          <w:color w:val="595959"/>
          <w:sz w:val="14"/>
          <w:szCs w:val="14"/>
        </w:rPr>
        <w:fldChar w:fldCharType="separate"/>
      </w:r>
      <w:r w:rsidRPr="00622D43">
        <w:rPr>
          <w:rFonts w:cs="Arial"/>
          <w:noProof/>
          <w:color w:val="595959"/>
          <w:sz w:val="14"/>
          <w:szCs w:val="14"/>
          <w:u w:val="none"/>
          <w:lang w:val="en-US"/>
        </w:rPr>
        <w:t>«[Company.city]»</w:t>
      </w:r>
      <w:r w:rsidRPr="00622D43">
        <w:rPr>
          <w:rFonts w:cs="Arial"/>
          <w:color w:val="595959"/>
          <w:sz w:val="14"/>
          <w:szCs w:val="14"/>
        </w:rPr>
        <w:fldChar w:fldCharType="end"/>
      </w:r>
    </w:p>
    <w:p w14:paraId="2A9216B5" w14:textId="77777777" w:rsidR="004345C7" w:rsidRPr="00622D43" w:rsidRDefault="004345C7" w:rsidP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417DF6C5" w14:textId="77777777" w:rsidR="004345C7" w:rsidRPr="00B40EF0" w:rsidRDefault="00042C09" w:rsidP="004345C7">
      <w:pPr>
        <w:tabs>
          <w:tab w:val="left" w:pos="2977"/>
        </w:tabs>
        <w:ind w:right="51"/>
        <w:rPr>
          <w:rFonts w:ascii="Arial" w:hAnsi="Arial" w:cs="Arial"/>
          <w:color w:val="3A393C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[DeliveryNote.address]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«[DeliveryNote.address]»</w:t>
      </w:r>
      <w:r>
        <w:rPr>
          <w:rFonts w:ascii="Arial" w:hAnsi="Arial" w:cs="Arial"/>
          <w:sz w:val="18"/>
          <w:szCs w:val="18"/>
        </w:rPr>
        <w:fldChar w:fldCharType="end"/>
      </w:r>
    </w:p>
    <w:p w14:paraId="1870B551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36E89E6C" w14:textId="77777777" w:rsidR="004345C7" w:rsidRDefault="004345C7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15125F57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tbl>
      <w:tblPr>
        <w:tblW w:w="9639" w:type="dxa"/>
        <w:tblLayout w:type="fixed"/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244"/>
      </w:tblGrid>
      <w:tr w:rsidR="005340A8" w14:paraId="625F7477" w14:textId="77777777" w:rsidTr="00195CD6">
        <w:trPr>
          <w:trHeight w:val="20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14:paraId="7CE058BB" w14:textId="77777777" w:rsidR="005340A8" w:rsidRPr="00605B3D" w:rsidRDefault="00890522" w:rsidP="00B40EF0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MERGEFIELD  [DeliveryNote.title]  \* MERGEFORMAT </w:instrTex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«[DeliveryNote.title]»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auto"/>
            </w:tcBorders>
            <w:shd w:val="clear" w:color="auto" w:fill="auto"/>
          </w:tcPr>
          <w:p w14:paraId="45B8ECC1" w14:textId="77777777" w:rsidR="005340A8" w:rsidRPr="00622D43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Kundennummer: 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22D43">
              <w:rPr>
                <w:rFonts w:ascii="Arial" w:hAnsi="Arial" w:cs="Arial"/>
                <w:sz w:val="18"/>
                <w:szCs w:val="18"/>
              </w:rPr>
              <w:instrText xml:space="preserve"> MERGEFIELD  [Client.client_number]  \* MERGEFORMAT </w:instrTex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22D43">
              <w:rPr>
                <w:rFonts w:ascii="Arial" w:hAnsi="Arial" w:cs="Arial"/>
                <w:noProof/>
                <w:sz w:val="18"/>
                <w:szCs w:val="18"/>
              </w:rPr>
              <w:t>«[Client.client_number]»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03DCE" w14:paraId="1A0500DF" w14:textId="77777777" w:rsidTr="00195CD6">
        <w:trPr>
          <w:trHeight w:val="20"/>
        </w:trPr>
        <w:tc>
          <w:tcPr>
            <w:tcW w:w="4395" w:type="dxa"/>
            <w:shd w:val="clear" w:color="auto" w:fill="auto"/>
          </w:tcPr>
          <w:p w14:paraId="0303D698" w14:textId="77777777" w:rsidR="00103DCE" w:rsidRPr="00622D43" w:rsidRDefault="00103DCE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shd w:val="clear" w:color="auto" w:fill="auto"/>
          </w:tcPr>
          <w:p w14:paraId="454C4522" w14:textId="77777777" w:rsidR="00103DCE" w:rsidRPr="00622D43" w:rsidRDefault="00103DCE" w:rsidP="00B40EF0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340A8" w14:paraId="085AD9B5" w14:textId="77777777" w:rsidTr="00195CD6">
        <w:trPr>
          <w:trHeight w:val="20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4CFF3B7C" w14:textId="77777777" w:rsidR="005340A8" w:rsidRPr="005340A8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</w:tcPr>
          <w:p w14:paraId="7699E108" w14:textId="77777777" w:rsidR="005340A8" w:rsidRPr="00622D43" w:rsidRDefault="005340A8" w:rsidP="00890522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="0089052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890522">
              <w:rPr>
                <w:rFonts w:ascii="Arial" w:hAnsi="Arial" w:cs="Arial"/>
                <w:sz w:val="18"/>
                <w:szCs w:val="18"/>
              </w:rPr>
              <w:instrText xml:space="preserve"> MERGEFIELD  [DeliveryNote.date]  \* MERGEFORMAT </w:instrText>
            </w:r>
            <w:r w:rsidR="0089052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90522">
              <w:rPr>
                <w:rFonts w:ascii="Arial" w:hAnsi="Arial" w:cs="Arial"/>
                <w:noProof/>
                <w:sz w:val="18"/>
                <w:szCs w:val="18"/>
              </w:rPr>
              <w:t>«[DeliveryNote.date]»</w:t>
            </w:r>
            <w:r w:rsidR="0089052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05EBA84" w14:textId="77777777" w:rsidR="0093181A" w:rsidRDefault="00245E8B" w:rsidP="0093181A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jc w:val="right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</w:p>
    <w:p w14:paraId="6D26118C" w14:textId="77777777" w:rsidR="00245E8B" w:rsidRPr="00C62B2F" w:rsidRDefault="00D6196D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sz w:val="18"/>
          <w:szCs w:val="18"/>
          <w:lang w:val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1" layoutInCell="0" allowOverlap="1" wp14:anchorId="77235FF7" wp14:editId="23257E9E">
                <wp:simplePos x="0" y="0"/>
                <wp:positionH relativeFrom="page">
                  <wp:posOffset>180340</wp:posOffset>
                </wp:positionH>
                <wp:positionV relativeFrom="page">
                  <wp:posOffset>5346699</wp:posOffset>
                </wp:positionV>
                <wp:extent cx="17970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730D6F" id="Line 4" o:spid="_x0000_s1026" style="position:absolute;z-index:251657728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687C1F85" w14:textId="77777777" w:rsidR="00245E8B" w:rsidRPr="00103DCE" w:rsidRDefault="005F7B87" w:rsidP="003D71AE">
      <w:pPr>
        <w:pStyle w:val="Textkrper2"/>
        <w:tabs>
          <w:tab w:val="left" w:pos="2410"/>
          <w:tab w:val="left" w:pos="4820"/>
          <w:tab w:val="left" w:pos="7230"/>
        </w:tabs>
        <w:ind w:right="51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MERGEFIELD  [DeliveryNote.intro]  \* MERGEFORMAT </w:instrText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«[DeliveryNote.intro]»</w:t>
      </w:r>
      <w:r>
        <w:rPr>
          <w:rFonts w:cs="Arial"/>
          <w:sz w:val="18"/>
          <w:szCs w:val="18"/>
        </w:rPr>
        <w:fldChar w:fldCharType="end"/>
      </w:r>
    </w:p>
    <w:p w14:paraId="7CD20E4D" w14:textId="77777777" w:rsidR="00245E8B" w:rsidRPr="00103DCE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rFonts w:cs="Arial"/>
          <w:color w:val="3A393C"/>
          <w:sz w:val="18"/>
          <w:szCs w:val="18"/>
          <w:lang w:val="en-US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08"/>
        <w:gridCol w:w="1114"/>
        <w:gridCol w:w="20"/>
        <w:gridCol w:w="709"/>
        <w:gridCol w:w="4394"/>
        <w:gridCol w:w="2268"/>
      </w:tblGrid>
      <w:tr w:rsidR="007E0818" w:rsidRPr="00103DCE" w14:paraId="62FF8C4A" w14:textId="77777777" w:rsidTr="00B073A9">
        <w:trPr>
          <w:trHeight w:val="318"/>
        </w:trPr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17B89C6" w14:textId="77777777" w:rsidR="007E0818" w:rsidRPr="00103DCE" w:rsidRDefault="007E0818" w:rsidP="00FD654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Pos.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B6136B1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Anzahl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B7BDBE5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AFD7DA" w14:textId="77777777" w:rsidR="007E0818" w:rsidRPr="00103DCE" w:rsidRDefault="007E0818" w:rsidP="00551B0E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left="-142" w:right="51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9F8A32E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Einheit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990582" w14:textId="77777777" w:rsidR="007E0818" w:rsidRPr="00103DCE" w:rsidRDefault="007E0818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Beschreibung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75385A" w14:textId="77777777" w:rsidR="007E0818" w:rsidRPr="00103DCE" w:rsidRDefault="007E0818" w:rsidP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</w:tr>
      <w:bookmarkStart w:id="0" w:name="blockStart_DeliveryNoteItems"/>
      <w:bookmarkEnd w:id="0"/>
      <w:tr w:rsidR="007E0818" w:rsidRPr="00103DCE" w14:paraId="05965217" w14:textId="77777777" w:rsidTr="00B073A9"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0B5EA8C" w14:textId="77777777" w:rsidR="007E0818" w:rsidRPr="00103DCE" w:rsidRDefault="00890522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[DeliveryNoteItem.position]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«[DeliveryNoteItem.position]»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DF3B368" w14:textId="77777777" w:rsidR="007E0818" w:rsidRPr="00103DCE" w:rsidRDefault="00890522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[DeliveryNoteItem.quantity]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«[DeliveryNoteItem.quantity]»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9367F9C" w14:textId="77777777" w:rsidR="007E0818" w:rsidRPr="00103DCE" w:rsidRDefault="007E0818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ACA7F60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58581CE" w14:textId="77777777" w:rsidR="007E0818" w:rsidRPr="00103DCE" w:rsidRDefault="00890522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[DeliveryNoteItem.unit]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«[DeliveryNoteItem.unit]»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DD1A676" w14:textId="77777777" w:rsidR="007E0818" w:rsidRPr="00103DCE" w:rsidRDefault="00890522" w:rsidP="00890522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sz w:val="18"/>
                <w:szCs w:val="18"/>
              </w:rPr>
              <w:instrText xml:space="preserve"> MERGEFIELD  [DeliveryNoteItem.title]  \* MERGEFORMAT </w:instrText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>
              <w:rPr>
                <w:rFonts w:cs="Arial"/>
                <w:b/>
                <w:noProof/>
                <w:sz w:val="18"/>
                <w:szCs w:val="18"/>
              </w:rPr>
              <w:t>«[DeliveryNoteItem.title]»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r w:rsidR="007E0818" w:rsidRPr="00103DCE">
              <w:rPr>
                <w:rFonts w:cs="Arial"/>
                <w:sz w:val="18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[DeliveryNoteItem.description]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«[DeliveryNoteItem.description]»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EEBC2A1" w14:textId="77777777" w:rsidR="00603F72" w:rsidRPr="00103DCE" w:rsidRDefault="00603F72" w:rsidP="00B40EF0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D46F99" w:rsidRPr="00103DCE" w14:paraId="780D9DF0" w14:textId="77777777" w:rsidTr="00B073A9">
        <w:trPr>
          <w:trHeight w:val="18"/>
        </w:trPr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2D7E749" w14:textId="77777777" w:rsidR="00D46F99" w:rsidRPr="00AC6F43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  <w:bookmarkStart w:id="1" w:name="blockEnd_DeliveryNoteItems"/>
            <w:bookmarkEnd w:id="1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FD0DECB" w14:textId="77777777" w:rsidR="00D46F99" w:rsidRPr="00AC6F43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AFFF493" w14:textId="77777777" w:rsidR="00D46F99" w:rsidRPr="00AC6F43" w:rsidRDefault="00D46F99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78569BA4" w14:textId="77777777" w:rsidR="00D46F99" w:rsidRPr="00AC6F43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D9DE6AE" w14:textId="77777777" w:rsidR="00D46F99" w:rsidRPr="00AC6F43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DA75DAE" w14:textId="77777777" w:rsidR="00D46F99" w:rsidRPr="00AC6F43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8C1A617" w14:textId="77777777" w:rsidR="00D46F99" w:rsidRPr="00AC6F43" w:rsidRDefault="00D46F99" w:rsidP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center"/>
              <w:rPr>
                <w:rFonts w:cs="Arial"/>
                <w:sz w:val="2"/>
                <w:szCs w:val="2"/>
              </w:rPr>
            </w:pPr>
          </w:p>
        </w:tc>
      </w:tr>
    </w:tbl>
    <w:p w14:paraId="3D70FB5F" w14:textId="77777777" w:rsidR="005F7B87" w:rsidRDefault="005F7B87" w:rsidP="00DC08AA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 w:cs="Arial"/>
          <w:sz w:val="18"/>
          <w:szCs w:val="18"/>
        </w:rPr>
      </w:pPr>
    </w:p>
    <w:p w14:paraId="326836AA" w14:textId="77777777" w:rsidR="005F7B87" w:rsidRDefault="005F7B87" w:rsidP="00DC08AA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 w:cs="Arial"/>
          <w:sz w:val="18"/>
          <w:szCs w:val="18"/>
        </w:rPr>
      </w:pPr>
    </w:p>
    <w:p w14:paraId="6305F8B7" w14:textId="77777777" w:rsidR="00186FB2" w:rsidRPr="007A4868" w:rsidRDefault="005F7B87" w:rsidP="007A4868">
      <w:pPr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[DeliveryNote.note]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«[DeliveryNote.note]»</w:t>
      </w:r>
      <w:r>
        <w:rPr>
          <w:rFonts w:ascii="Arial" w:hAnsi="Arial" w:cs="Arial"/>
          <w:sz w:val="18"/>
          <w:szCs w:val="18"/>
        </w:rPr>
        <w:fldChar w:fldCharType="end"/>
      </w:r>
    </w:p>
    <w:sectPr w:rsidR="00186FB2" w:rsidRPr="007A4868" w:rsidSect="00C717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88" w:right="1134" w:bottom="1134" w:left="1134" w:header="709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2F2DA" w14:textId="77777777" w:rsidR="00973A83" w:rsidRDefault="00973A83">
      <w:r>
        <w:separator/>
      </w:r>
    </w:p>
  </w:endnote>
  <w:endnote w:type="continuationSeparator" w:id="0">
    <w:p w14:paraId="22AE65FB" w14:textId="77777777" w:rsidR="00973A83" w:rsidRDefault="0097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0D81" w14:textId="77777777" w:rsidR="00D6196D" w:rsidRDefault="00D619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0" w:type="dxa"/>
      <w:tblInd w:w="-284" w:type="dxa"/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5"/>
      <w:gridCol w:w="3258"/>
      <w:gridCol w:w="3117"/>
    </w:tblGrid>
    <w:tr w:rsidR="00D6196D" w14:paraId="0CCC91E5" w14:textId="77777777" w:rsidTr="007159DD">
      <w:trPr>
        <w:trHeight w:val="20"/>
      </w:trPr>
      <w:tc>
        <w:tcPr>
          <w:tcW w:w="3828" w:type="dxa"/>
          <w:hideMark/>
        </w:tcPr>
        <w:p w14:paraId="05A5FCC0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4BDDF890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1D95899A" w14:textId="77777777" w:rsidR="00D6196D" w:rsidRDefault="00D6196D" w:rsidP="00D6196D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D6196D" w14:paraId="272FD0CF" w14:textId="77777777" w:rsidTr="007159DD">
      <w:trPr>
        <w:trHeight w:val="20"/>
      </w:trPr>
      <w:tc>
        <w:tcPr>
          <w:tcW w:w="3828" w:type="dxa"/>
          <w:hideMark/>
        </w:tcPr>
        <w:p w14:paraId="1F05B378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«[Company.street]»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38C2BBB1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21A73883" w14:textId="77777777" w:rsidR="00D6196D" w:rsidRDefault="00D6196D" w:rsidP="00D6196D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BIC: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D6196D" w14:paraId="69397B54" w14:textId="77777777" w:rsidTr="007159DD">
      <w:trPr>
        <w:trHeight w:val="20"/>
      </w:trPr>
      <w:tc>
        <w:tcPr>
          <w:tcW w:w="3828" w:type="dxa"/>
          <w:hideMark/>
        </w:tcPr>
        <w:p w14:paraId="706A5928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«[Company.zip]»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«[Company.city]»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3AEB4A12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6F8555CD" w14:textId="77777777" w:rsidR="00D6196D" w:rsidRDefault="00D6196D" w:rsidP="00D6196D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D6196D" w14:paraId="037347E7" w14:textId="77777777" w:rsidTr="007159DD">
      <w:trPr>
        <w:trHeight w:val="20"/>
      </w:trPr>
      <w:tc>
        <w:tcPr>
          <w:tcW w:w="3828" w:type="dxa"/>
          <w:hideMark/>
        </w:tcPr>
        <w:p w14:paraId="5D3D280B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proofErr w:type="gramStart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Steuernummer</w:t>
          </w:r>
          <w:proofErr w:type="spell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::</w:t>
          </w:r>
          <w:proofErr w:type="gram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[Company.tax_number]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«[Company.tax_number]»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0E3628BB" w14:textId="77777777" w:rsidR="00D6196D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4EC555A4" w14:textId="77777777" w:rsidR="00D6196D" w:rsidRDefault="00D6196D" w:rsidP="00D6196D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</w:tc>
    </w:tr>
    <w:tr w:rsidR="00D6196D" w14:paraId="2040EFB2" w14:textId="77777777" w:rsidTr="007159DD">
      <w:trPr>
        <w:trHeight w:val="20"/>
      </w:trPr>
      <w:tc>
        <w:tcPr>
          <w:tcW w:w="3828" w:type="dxa"/>
          <w:hideMark/>
        </w:tcPr>
        <w:p w14:paraId="789A1BCB" w14:textId="77777777" w:rsidR="00D6196D" w:rsidRPr="00CA3A92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CA3A92">
            <w:rPr>
              <w:rFonts w:ascii="Arial" w:hAnsi="Arial" w:cs="Arial"/>
              <w:color w:val="595959"/>
              <w:sz w:val="14"/>
              <w:szCs w:val="14"/>
            </w:rPr>
            <w:t xml:space="preserve">Umsatzsteuer ID: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CA3A92">
            <w:rPr>
              <w:rFonts w:ascii="Arial" w:hAnsi="Arial" w:cs="Arial"/>
              <w:color w:val="595959"/>
              <w:sz w:val="14"/>
              <w:szCs w:val="14"/>
            </w:rPr>
            <w:instrText xml:space="preserve"> MERGEFIELD  [Company.vat_number]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CA3A92">
            <w:rPr>
              <w:rFonts w:ascii="Arial" w:hAnsi="Arial" w:cs="Arial"/>
              <w:noProof/>
              <w:color w:val="595959"/>
              <w:sz w:val="14"/>
              <w:szCs w:val="14"/>
            </w:rPr>
            <w:t>«[Company.vat_number]»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4B292166" w14:textId="77777777" w:rsidR="00D6196D" w:rsidRPr="00CA3A92" w:rsidRDefault="00D6196D" w:rsidP="00D6196D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03F31A34" w14:textId="77777777" w:rsidR="00D6196D" w:rsidRDefault="00D6196D" w:rsidP="00D6196D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</w:tr>
  </w:tbl>
  <w:p w14:paraId="334E7891" w14:textId="77777777" w:rsidR="001A18D9" w:rsidRDefault="001A18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Borders>
        <w:top w:val="single" w:sz="4" w:space="0" w:color="595959"/>
      </w:tblBorders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8"/>
      <w:gridCol w:w="3260"/>
      <w:gridCol w:w="3119"/>
    </w:tblGrid>
    <w:tr w:rsidR="002C1FDD" w:rsidRPr="00DB0F9B" w14:paraId="23BC39D4" w14:textId="77777777" w:rsidTr="00622D43">
      <w:trPr>
        <w:trHeight w:val="20"/>
      </w:trPr>
      <w:tc>
        <w:tcPr>
          <w:tcW w:w="3828" w:type="dxa"/>
          <w:tcBorders>
            <w:top w:val="single" w:sz="4" w:space="0" w:color="595959"/>
          </w:tcBorders>
          <w:shd w:val="clear" w:color="auto" w:fill="auto"/>
        </w:tcPr>
        <w:p w14:paraId="26AB530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single" w:sz="4" w:space="0" w:color="595959"/>
          </w:tcBorders>
          <w:shd w:val="clear" w:color="auto" w:fill="auto"/>
        </w:tcPr>
        <w:p w14:paraId="159D95C1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Persönlich haftende Gesellschafterin:</w:t>
          </w:r>
        </w:p>
      </w:tc>
      <w:tc>
        <w:tcPr>
          <w:tcW w:w="3119" w:type="dxa"/>
          <w:tcBorders>
            <w:top w:val="single" w:sz="4" w:space="0" w:color="595959"/>
          </w:tcBorders>
          <w:shd w:val="clear" w:color="auto" w:fill="auto"/>
        </w:tcPr>
        <w:p w14:paraId="5986CEE6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Kommanditgesellschaft:</w:t>
          </w:r>
        </w:p>
      </w:tc>
    </w:tr>
    <w:tr w:rsidR="002C1FDD" w:rsidRPr="00E04E56" w14:paraId="76790FED" w14:textId="77777777" w:rsidTr="00622D43">
      <w:trPr>
        <w:trHeight w:val="20"/>
      </w:trPr>
      <w:tc>
        <w:tcPr>
          <w:tcW w:w="3828" w:type="dxa"/>
          <w:shd w:val="clear" w:color="auto" w:fill="auto"/>
        </w:tcPr>
        <w:p w14:paraId="07033F8E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BLZ: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, Kto: 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[Company.bank_account_number]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«[Company.bank_account_number]»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  <w:tc>
        <w:tcPr>
          <w:tcW w:w="3260" w:type="dxa"/>
          <w:shd w:val="clear" w:color="auto" w:fill="auto"/>
        </w:tcPr>
        <w:p w14:paraId="22A9CD48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Billomat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Geschäftsführungs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 GmbH,</w:t>
          </w:r>
        </w:p>
      </w:tc>
      <w:tc>
        <w:tcPr>
          <w:tcW w:w="3119" w:type="dxa"/>
          <w:shd w:val="clear" w:color="auto" w:fill="auto"/>
        </w:tcPr>
        <w:p w14:paraId="6734FA74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Sitz: Siegen, AG HRA 8587</w:t>
          </w:r>
        </w:p>
      </w:tc>
    </w:tr>
    <w:tr w:rsidR="002C1FDD" w:rsidRPr="002C1FDD" w14:paraId="7EFE9535" w14:textId="77777777" w:rsidTr="00622D43">
      <w:trPr>
        <w:trHeight w:val="20"/>
      </w:trPr>
      <w:tc>
        <w:tcPr>
          <w:tcW w:w="3828" w:type="dxa"/>
          <w:tcBorders>
            <w:bottom w:val="nil"/>
          </w:tcBorders>
          <w:shd w:val="clear" w:color="auto" w:fill="auto"/>
        </w:tcPr>
        <w:p w14:paraId="1D64E47F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SWIFT/BIC: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bottom w:val="nil"/>
          </w:tcBorders>
          <w:shd w:val="clear" w:color="auto" w:fill="auto"/>
        </w:tcPr>
        <w:p w14:paraId="429E971B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AG Siegen HRB 9430</w:t>
          </w:r>
        </w:p>
      </w:tc>
      <w:tc>
        <w:tcPr>
          <w:tcW w:w="3119" w:type="dxa"/>
          <w:tcBorders>
            <w:bottom w:val="nil"/>
          </w:tcBorders>
          <w:shd w:val="clear" w:color="auto" w:fill="auto"/>
        </w:tcPr>
        <w:p w14:paraId="5917BEC6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>USt-IdNr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.: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[Company.vat_number]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«[Company.vat_number]»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  <w:tr w:rsidR="002C1FDD" w:rsidRPr="00E04E56" w14:paraId="4EAAAE06" w14:textId="77777777" w:rsidTr="00622D43">
      <w:trPr>
        <w:trHeight w:val="20"/>
      </w:trPr>
      <w:tc>
        <w:tcPr>
          <w:tcW w:w="3828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07AF05F2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6083D9C6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Geschäftsführung: Simon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Stücher</w:t>
          </w:r>
          <w:proofErr w:type="spellEnd"/>
        </w:p>
      </w:tc>
      <w:tc>
        <w:tcPr>
          <w:tcW w:w="3119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3D4657FF" w14:textId="77777777" w:rsidR="00A8644C" w:rsidRPr="00622D43" w:rsidRDefault="00A8644C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Erstellt mit Billomat (www.billomat.com)</w:t>
          </w:r>
        </w:p>
      </w:tc>
    </w:tr>
  </w:tbl>
  <w:p w14:paraId="04E2F499" w14:textId="77777777" w:rsidR="00A8644C" w:rsidRPr="00E04E56" w:rsidRDefault="00A864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C679E" w14:textId="77777777" w:rsidR="00973A83" w:rsidRDefault="00973A83">
      <w:r>
        <w:separator/>
      </w:r>
    </w:p>
  </w:footnote>
  <w:footnote w:type="continuationSeparator" w:id="0">
    <w:p w14:paraId="58A0877E" w14:textId="77777777" w:rsidR="00973A83" w:rsidRDefault="00973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B9D0D" w14:textId="77777777" w:rsidR="00D6196D" w:rsidRDefault="00D619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1A18D9" w:rsidRPr="002C1FDD" w14:paraId="1CCB1601" w14:textId="77777777" w:rsidTr="004E506D">
      <w:tc>
        <w:tcPr>
          <w:tcW w:w="7372" w:type="dxa"/>
          <w:shd w:val="clear" w:color="auto" w:fill="auto"/>
        </w:tcPr>
        <w:p w14:paraId="3FEFF6EA" w14:textId="36A5D40B" w:rsidR="001A18D9" w:rsidRPr="000931E7" w:rsidRDefault="00D6196D" w:rsidP="004E506D">
          <w:r>
            <w:rPr>
              <w:noProof/>
            </w:rPr>
            <w:drawing>
              <wp:inline distT="0" distB="0" distL="0" distR="0" wp14:anchorId="12C47A9F" wp14:editId="364A2D59">
                <wp:extent cx="3048000" cy="685800"/>
                <wp:effectExtent l="0" t="0" r="0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3E04207" w14:textId="77777777" w:rsidR="001A18D9" w:rsidRPr="00622D43" w:rsidRDefault="001A18D9" w:rsidP="004E506D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7D51EA45" w14:textId="77777777" w:rsidR="001A18D9" w:rsidRPr="00622D43" w:rsidRDefault="001A18D9" w:rsidP="004345C7">
          <w:pPr>
            <w:tabs>
              <w:tab w:val="left" w:pos="2977"/>
            </w:tabs>
            <w:ind w:right="51"/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4A955047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5D358D55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6A7BD20A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2B35B382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46344EF4" w14:textId="77777777" w:rsidR="001A18D9" w:rsidRPr="00622D43" w:rsidRDefault="001A18D9" w:rsidP="004E506D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5FC5C07A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4076005B" w14:textId="77777777" w:rsidR="001A18D9" w:rsidRPr="00622D43" w:rsidRDefault="001A18D9" w:rsidP="004E506D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09F87C74" w14:textId="77777777" w:rsidR="001A18D9" w:rsidRPr="003006B2" w:rsidRDefault="001A18D9" w:rsidP="003006B2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</w:tbl>
  <w:p w14:paraId="3617F01E" w14:textId="77777777" w:rsidR="00A8644C" w:rsidRPr="001A18D9" w:rsidRDefault="00A8644C" w:rsidP="00C7171E">
    <w:pPr>
      <w:pStyle w:val="Kopfzeile"/>
      <w:tabs>
        <w:tab w:val="clear" w:pos="9072"/>
        <w:tab w:val="left" w:pos="676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A8644C" w:rsidRPr="002C1FDD" w14:paraId="6167261C" w14:textId="77777777" w:rsidTr="00622D43">
      <w:tc>
        <w:tcPr>
          <w:tcW w:w="7372" w:type="dxa"/>
          <w:shd w:val="clear" w:color="auto" w:fill="auto"/>
        </w:tcPr>
        <w:p w14:paraId="53BAC537" w14:textId="77777777" w:rsidR="00A8644C" w:rsidRPr="000931E7" w:rsidRDefault="00D6196D" w:rsidP="000931E7">
          <w:r w:rsidRPr="00B04EBA">
            <w:rPr>
              <w:noProof/>
            </w:rPr>
            <w:drawing>
              <wp:inline distT="0" distB="0" distL="0" distR="0" wp14:anchorId="2CF46C6A" wp14:editId="37EFF2CE">
                <wp:extent cx="2519680" cy="733425"/>
                <wp:effectExtent l="0" t="0" r="0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F2CBCC0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3251EF90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0C602AAD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6051EDA3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4216684C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70ABFC87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sz w:val="14"/>
              <w:szCs w:val="14"/>
            </w:rPr>
          </w:pPr>
        </w:p>
        <w:p w14:paraId="1103CDD8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rFonts w:cs="Arial"/>
              <w:color w:val="595959"/>
              <w:sz w:val="14"/>
              <w:szCs w:val="14"/>
              <w:u w:val="none"/>
              <w:lang w:val="en-US"/>
            </w:rPr>
          </w:pP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«[Company.name]»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«[Company.street]»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«[Company.zip]»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«[Company.city]»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</w:p>
        <w:p w14:paraId="59FC8240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24"/>
              <w:lang w:val="en-US"/>
            </w:rPr>
          </w:pPr>
        </w:p>
        <w:p w14:paraId="471DC696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18"/>
              <w:szCs w:val="18"/>
              <w:lang w:val="en-US"/>
            </w:rPr>
          </w:pPr>
          <w:r w:rsidRPr="00622D43">
            <w:rPr>
              <w:sz w:val="18"/>
              <w:szCs w:val="18"/>
            </w:rPr>
            <w:fldChar w:fldCharType="begin"/>
          </w:r>
          <w:r w:rsidRPr="00622D43">
            <w:rPr>
              <w:sz w:val="18"/>
              <w:szCs w:val="18"/>
              <w:lang w:val="en-US"/>
            </w:rPr>
            <w:instrText xml:space="preserve"> MERGEFIELD  [Invoice.address]  \* MERGEFORMAT </w:instrText>
          </w:r>
          <w:r w:rsidRPr="00622D43">
            <w:rPr>
              <w:sz w:val="18"/>
              <w:szCs w:val="18"/>
            </w:rPr>
            <w:fldChar w:fldCharType="separate"/>
          </w:r>
          <w:r w:rsidRPr="00622D43">
            <w:rPr>
              <w:rFonts w:ascii="Arial" w:hAnsi="Arial"/>
              <w:noProof/>
              <w:color w:val="3A393C"/>
              <w:sz w:val="18"/>
              <w:szCs w:val="18"/>
              <w:lang w:val="en-US"/>
            </w:rPr>
            <w:t>«[Invoice.address]»</w:t>
          </w:r>
          <w:r w:rsidRPr="00622D43">
            <w:rPr>
              <w:sz w:val="18"/>
              <w:szCs w:val="18"/>
            </w:rPr>
            <w:fldChar w:fldCharType="end"/>
          </w:r>
        </w:p>
        <w:p w14:paraId="5C585390" w14:textId="77777777" w:rsidR="00A8644C" w:rsidRPr="00622D43" w:rsidRDefault="00A8644C" w:rsidP="00FA3B6F">
          <w:pPr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438AAACE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39C78577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3657FDE6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68B427F6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626DE62D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2D243613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613B35B1" w14:textId="77777777" w:rsidR="00A8644C" w:rsidRPr="00622D43" w:rsidRDefault="00A8644C" w:rsidP="00E82D60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3787A962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6A79E586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lang w:val="en-US"/>
            </w:rPr>
          </w:pPr>
        </w:p>
      </w:tc>
    </w:tr>
  </w:tbl>
  <w:p w14:paraId="4D2DF79B" w14:textId="77777777" w:rsidR="00A8644C" w:rsidRPr="00DB0F9B" w:rsidRDefault="00A8644C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478063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42C09"/>
    <w:rsid w:val="00080D3D"/>
    <w:rsid w:val="00082336"/>
    <w:rsid w:val="000931E7"/>
    <w:rsid w:val="0009650C"/>
    <w:rsid w:val="000A2F2B"/>
    <w:rsid w:val="000A3E33"/>
    <w:rsid w:val="000F2EA7"/>
    <w:rsid w:val="000F616A"/>
    <w:rsid w:val="001007D9"/>
    <w:rsid w:val="00103DCE"/>
    <w:rsid w:val="00123880"/>
    <w:rsid w:val="00160134"/>
    <w:rsid w:val="00160811"/>
    <w:rsid w:val="00165EFC"/>
    <w:rsid w:val="0016747B"/>
    <w:rsid w:val="00186FB2"/>
    <w:rsid w:val="00195CD6"/>
    <w:rsid w:val="001A18D9"/>
    <w:rsid w:val="001A5C81"/>
    <w:rsid w:val="001C5FA5"/>
    <w:rsid w:val="0020399C"/>
    <w:rsid w:val="00210F40"/>
    <w:rsid w:val="00241898"/>
    <w:rsid w:val="00245E8B"/>
    <w:rsid w:val="00263F1B"/>
    <w:rsid w:val="00287D87"/>
    <w:rsid w:val="002C1FDD"/>
    <w:rsid w:val="003006B2"/>
    <w:rsid w:val="003376B4"/>
    <w:rsid w:val="00345A62"/>
    <w:rsid w:val="00357E7C"/>
    <w:rsid w:val="0037773A"/>
    <w:rsid w:val="003817A9"/>
    <w:rsid w:val="003D71AE"/>
    <w:rsid w:val="004072BC"/>
    <w:rsid w:val="00411432"/>
    <w:rsid w:val="00425D54"/>
    <w:rsid w:val="004345C7"/>
    <w:rsid w:val="00493E34"/>
    <w:rsid w:val="004B2F2B"/>
    <w:rsid w:val="004D2DA3"/>
    <w:rsid w:val="004E506D"/>
    <w:rsid w:val="005340A8"/>
    <w:rsid w:val="00551B0E"/>
    <w:rsid w:val="00560E89"/>
    <w:rsid w:val="00572EF4"/>
    <w:rsid w:val="005A4470"/>
    <w:rsid w:val="005C1FAE"/>
    <w:rsid w:val="005F7B87"/>
    <w:rsid w:val="006022F8"/>
    <w:rsid w:val="00603F72"/>
    <w:rsid w:val="00605B3D"/>
    <w:rsid w:val="00622D43"/>
    <w:rsid w:val="00622FF9"/>
    <w:rsid w:val="006304E2"/>
    <w:rsid w:val="006417A3"/>
    <w:rsid w:val="00646455"/>
    <w:rsid w:val="0065037C"/>
    <w:rsid w:val="0068110D"/>
    <w:rsid w:val="0068219C"/>
    <w:rsid w:val="00686971"/>
    <w:rsid w:val="006A4711"/>
    <w:rsid w:val="006C5F6A"/>
    <w:rsid w:val="006F1C94"/>
    <w:rsid w:val="0070034B"/>
    <w:rsid w:val="00704BE4"/>
    <w:rsid w:val="00712082"/>
    <w:rsid w:val="007164CC"/>
    <w:rsid w:val="007627D8"/>
    <w:rsid w:val="00780948"/>
    <w:rsid w:val="00794795"/>
    <w:rsid w:val="007A090E"/>
    <w:rsid w:val="007A4868"/>
    <w:rsid w:val="007C3B79"/>
    <w:rsid w:val="007E0818"/>
    <w:rsid w:val="008656E8"/>
    <w:rsid w:val="00890522"/>
    <w:rsid w:val="008D04E2"/>
    <w:rsid w:val="008E74AE"/>
    <w:rsid w:val="00903A72"/>
    <w:rsid w:val="00927CE1"/>
    <w:rsid w:val="0093181A"/>
    <w:rsid w:val="00936464"/>
    <w:rsid w:val="00951C69"/>
    <w:rsid w:val="00973A83"/>
    <w:rsid w:val="00976432"/>
    <w:rsid w:val="00991F0B"/>
    <w:rsid w:val="009A186E"/>
    <w:rsid w:val="009B4FE4"/>
    <w:rsid w:val="009B5F3F"/>
    <w:rsid w:val="00A071E7"/>
    <w:rsid w:val="00A0774C"/>
    <w:rsid w:val="00A4624F"/>
    <w:rsid w:val="00A72FAE"/>
    <w:rsid w:val="00A73AC2"/>
    <w:rsid w:val="00A8644C"/>
    <w:rsid w:val="00AA68B7"/>
    <w:rsid w:val="00AC3485"/>
    <w:rsid w:val="00AC6F43"/>
    <w:rsid w:val="00B073A9"/>
    <w:rsid w:val="00B14170"/>
    <w:rsid w:val="00B3052F"/>
    <w:rsid w:val="00B31529"/>
    <w:rsid w:val="00B40EF0"/>
    <w:rsid w:val="00B41365"/>
    <w:rsid w:val="00B759E9"/>
    <w:rsid w:val="00BC4C1E"/>
    <w:rsid w:val="00BE553D"/>
    <w:rsid w:val="00BF4019"/>
    <w:rsid w:val="00BF547A"/>
    <w:rsid w:val="00C4548D"/>
    <w:rsid w:val="00C62B2F"/>
    <w:rsid w:val="00C7171E"/>
    <w:rsid w:val="00C75C79"/>
    <w:rsid w:val="00C8001F"/>
    <w:rsid w:val="00D46F99"/>
    <w:rsid w:val="00D6196D"/>
    <w:rsid w:val="00D7301D"/>
    <w:rsid w:val="00D77652"/>
    <w:rsid w:val="00DB0F9B"/>
    <w:rsid w:val="00DC08AA"/>
    <w:rsid w:val="00DC1FEC"/>
    <w:rsid w:val="00DE4162"/>
    <w:rsid w:val="00DE7FCE"/>
    <w:rsid w:val="00E04E56"/>
    <w:rsid w:val="00E22B31"/>
    <w:rsid w:val="00E24C53"/>
    <w:rsid w:val="00E63F86"/>
    <w:rsid w:val="00E82D60"/>
    <w:rsid w:val="00EC1FE5"/>
    <w:rsid w:val="00ED4B5F"/>
    <w:rsid w:val="00EE0BE0"/>
    <w:rsid w:val="00EE2DDB"/>
    <w:rsid w:val="00F202C3"/>
    <w:rsid w:val="00F657E5"/>
    <w:rsid w:val="00F8502D"/>
    <w:rsid w:val="00FA3B6F"/>
    <w:rsid w:val="00FA42AF"/>
    <w:rsid w:val="00FD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A4A3D9"/>
  <w15:chartTrackingRefBased/>
  <w15:docId w15:val="{359F3A9B-FE0E-634C-8392-189A1FFAA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210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D61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503B1-E51D-4607-8A4F-4C431F67F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171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</dc:creator>
  <cp:keywords/>
  <cp:lastModifiedBy>Alice-Fee Bock ¦ aifinyo AG</cp:lastModifiedBy>
  <cp:revision>2</cp:revision>
  <cp:lastPrinted>2001-07-06T10:26:00Z</cp:lastPrinted>
  <dcterms:created xsi:type="dcterms:W3CDTF">2022-12-20T09:23:00Z</dcterms:created>
  <dcterms:modified xsi:type="dcterms:W3CDTF">2022-12-20T09:23:00Z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