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4740" w14:textId="77777777" w:rsidR="004345C7" w:rsidRPr="00622D43" w:rsidRDefault="004345C7" w:rsidP="004345C7">
      <w:pPr>
        <w:pStyle w:val="berschrift6"/>
        <w:tabs>
          <w:tab w:val="left" w:pos="1246"/>
        </w:tabs>
        <w:ind w:right="51"/>
        <w:rPr>
          <w:rFonts w:cs="Arial"/>
          <w:color w:val="595959"/>
          <w:sz w:val="14"/>
          <w:szCs w:val="14"/>
          <w:u w:val="none"/>
          <w:lang w:val="en-US"/>
        </w:rPr>
      </w:pP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[Company.name]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«[Company.name]»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[Company.street]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«[Company.street]»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[Company.zip]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«[Company.zip]»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[Company.city]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«[Company.city]»</w:t>
      </w:r>
      <w:r w:rsidRPr="00622D43">
        <w:rPr>
          <w:rFonts w:cs="Arial"/>
          <w:color w:val="595959"/>
          <w:sz w:val="14"/>
          <w:szCs w:val="14"/>
        </w:rPr>
        <w:fldChar w:fldCharType="end"/>
      </w:r>
    </w:p>
    <w:p w14:paraId="60901F17" w14:textId="77777777" w:rsidR="004345C7" w:rsidRPr="00622D43" w:rsidRDefault="004345C7" w:rsidP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1405A214" w14:textId="77777777" w:rsidR="004345C7" w:rsidRPr="00A162DC" w:rsidRDefault="00A162DC" w:rsidP="004345C7">
      <w:pPr>
        <w:tabs>
          <w:tab w:val="left" w:pos="2977"/>
        </w:tabs>
        <w:ind w:right="51"/>
        <w:rPr>
          <w:rFonts w:ascii="Arial" w:hAnsi="Arial" w:cs="Arial"/>
          <w:color w:val="3A393C"/>
          <w:sz w:val="18"/>
          <w:szCs w:val="18"/>
          <w:lang w:val="en-US"/>
        </w:rPr>
      </w:pPr>
      <w:r w:rsidRPr="00A162DC">
        <w:rPr>
          <w:rFonts w:ascii="Arial" w:hAnsi="Arial" w:cs="Arial"/>
          <w:sz w:val="18"/>
          <w:szCs w:val="18"/>
        </w:rPr>
        <w:fldChar w:fldCharType="begin"/>
      </w:r>
      <w:r w:rsidRPr="00A162DC">
        <w:rPr>
          <w:rFonts w:ascii="Arial" w:hAnsi="Arial" w:cs="Arial"/>
          <w:sz w:val="18"/>
          <w:szCs w:val="18"/>
          <w:lang w:val="en-US"/>
        </w:rPr>
        <w:instrText xml:space="preserve"> MERGEFIELD  [Letter.address]  \* MERGEFORMAT </w:instrText>
      </w:r>
      <w:r w:rsidRPr="00A162DC">
        <w:rPr>
          <w:rFonts w:ascii="Arial" w:hAnsi="Arial" w:cs="Arial"/>
          <w:sz w:val="18"/>
          <w:szCs w:val="18"/>
        </w:rPr>
        <w:fldChar w:fldCharType="separate"/>
      </w:r>
      <w:r w:rsidRPr="00A162DC">
        <w:rPr>
          <w:rFonts w:ascii="Arial" w:hAnsi="Arial" w:cs="Arial"/>
          <w:noProof/>
          <w:sz w:val="18"/>
          <w:szCs w:val="18"/>
          <w:lang w:val="en-US"/>
        </w:rPr>
        <w:t>«[Letter.address]»</w:t>
      </w:r>
      <w:r w:rsidRPr="00A162DC">
        <w:rPr>
          <w:rFonts w:ascii="Arial" w:hAnsi="Arial" w:cs="Arial"/>
          <w:sz w:val="18"/>
          <w:szCs w:val="18"/>
        </w:rPr>
        <w:fldChar w:fldCharType="end"/>
      </w:r>
    </w:p>
    <w:p w14:paraId="3727A23F" w14:textId="77777777" w:rsidR="00245E8B" w:rsidRPr="00A162DC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06882195" w14:textId="77777777" w:rsidR="004345C7" w:rsidRPr="00A162DC" w:rsidRDefault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2F7D0AAD" w14:textId="77777777" w:rsidR="00245E8B" w:rsidRPr="00A162DC" w:rsidRDefault="00A162DC" w:rsidP="00A162DC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jc w:val="right"/>
        <w:rPr>
          <w:rFonts w:ascii="Arial" w:hAnsi="Arial" w:cs="Arial"/>
          <w:noProof/>
          <w:sz w:val="18"/>
          <w:szCs w:val="18"/>
        </w:rPr>
      </w:pPr>
      <w:r w:rsidRPr="00A162DC">
        <w:rPr>
          <w:rFonts w:ascii="Arial" w:hAnsi="Arial" w:cs="Arial"/>
          <w:noProof/>
          <w:sz w:val="18"/>
          <w:szCs w:val="18"/>
        </w:rPr>
        <w:fldChar w:fldCharType="begin"/>
      </w:r>
      <w:r w:rsidRPr="00A162DC">
        <w:rPr>
          <w:rFonts w:ascii="Arial" w:hAnsi="Arial" w:cs="Arial"/>
          <w:noProof/>
          <w:sz w:val="18"/>
          <w:szCs w:val="18"/>
        </w:rPr>
        <w:instrText xml:space="preserve"> MERGEFIELD  [Letter.date]  \* MERGEFORMAT </w:instrText>
      </w:r>
      <w:r w:rsidRPr="00A162DC">
        <w:rPr>
          <w:rFonts w:ascii="Arial" w:hAnsi="Arial" w:cs="Arial"/>
          <w:noProof/>
          <w:sz w:val="18"/>
          <w:szCs w:val="18"/>
        </w:rPr>
        <w:fldChar w:fldCharType="separate"/>
      </w:r>
      <w:r w:rsidRPr="00A162DC">
        <w:rPr>
          <w:rFonts w:ascii="Arial" w:hAnsi="Arial" w:cs="Arial"/>
          <w:noProof/>
          <w:sz w:val="18"/>
          <w:szCs w:val="18"/>
        </w:rPr>
        <w:t>«[Letter.date]»</w:t>
      </w:r>
      <w:r w:rsidRPr="00A162DC">
        <w:rPr>
          <w:rFonts w:ascii="Arial" w:hAnsi="Arial" w:cs="Arial"/>
          <w:noProof/>
          <w:sz w:val="18"/>
          <w:szCs w:val="18"/>
        </w:rPr>
        <w:fldChar w:fldCharType="end"/>
      </w:r>
    </w:p>
    <w:p w14:paraId="6B0F5581" w14:textId="77777777" w:rsidR="00A162DC" w:rsidRDefault="00A162DC" w:rsidP="00A162DC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rPr>
          <w:rFonts w:ascii="Arial" w:hAnsi="Arial" w:cs="Arial"/>
          <w:b/>
          <w:noProof/>
          <w:sz w:val="18"/>
          <w:szCs w:val="18"/>
          <w:lang w:val="en-US"/>
        </w:rPr>
      </w:pPr>
    </w:p>
    <w:p w14:paraId="46501AB7" w14:textId="77777777" w:rsidR="00A162DC" w:rsidRDefault="00A162DC" w:rsidP="00A162DC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rPr>
          <w:rFonts w:ascii="Arial" w:hAnsi="Arial" w:cs="Arial"/>
          <w:b/>
          <w:noProof/>
          <w:sz w:val="18"/>
          <w:szCs w:val="18"/>
          <w:lang w:val="en-US"/>
        </w:rPr>
      </w:pPr>
    </w:p>
    <w:p w14:paraId="0A1DCB34" w14:textId="77777777" w:rsidR="00A162DC" w:rsidRDefault="00A162DC" w:rsidP="00A162DC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rPr>
          <w:rFonts w:ascii="Arial" w:hAnsi="Arial" w:cs="Arial"/>
          <w:b/>
          <w:noProof/>
          <w:sz w:val="18"/>
          <w:szCs w:val="18"/>
          <w:lang w:val="en-US"/>
        </w:rPr>
      </w:pPr>
    </w:p>
    <w:p w14:paraId="340952DF" w14:textId="77777777" w:rsidR="00245E8B" w:rsidRPr="00A162DC" w:rsidRDefault="00D36F95" w:rsidP="00A162DC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rPr>
          <w:rFonts w:ascii="Arial" w:hAnsi="Arial" w:cs="Arial"/>
          <w:b/>
          <w:noProof/>
          <w:sz w:val="18"/>
          <w:szCs w:val="18"/>
          <w:lang w:val="en-US"/>
        </w:rPr>
      </w:pPr>
      <w:r>
        <w:rPr>
          <w:rFonts w:ascii="Arial" w:hAnsi="Arial" w:cs="Arial"/>
          <w:b/>
          <w:noProof/>
          <w:sz w:val="18"/>
          <w:szCs w:val="18"/>
          <w:lang w:val="en-US"/>
        </w:rPr>
        <w:fldChar w:fldCharType="begin"/>
      </w:r>
      <w:r>
        <w:rPr>
          <w:rFonts w:ascii="Arial" w:hAnsi="Arial" w:cs="Arial"/>
          <w:b/>
          <w:noProof/>
          <w:sz w:val="18"/>
          <w:szCs w:val="18"/>
          <w:lang w:val="en-US"/>
        </w:rPr>
        <w:instrText xml:space="preserve"> MERGEFIELD  [Letter.subject]  \* MERGEFORMAT </w:instrText>
      </w:r>
      <w:r>
        <w:rPr>
          <w:rFonts w:ascii="Arial" w:hAnsi="Arial" w:cs="Arial"/>
          <w:b/>
          <w:noProof/>
          <w:sz w:val="18"/>
          <w:szCs w:val="18"/>
          <w:lang w:val="en-US"/>
        </w:rPr>
        <w:fldChar w:fldCharType="separate"/>
      </w:r>
      <w:r>
        <w:rPr>
          <w:rFonts w:ascii="Arial" w:hAnsi="Arial" w:cs="Arial"/>
          <w:b/>
          <w:noProof/>
          <w:sz w:val="18"/>
          <w:szCs w:val="18"/>
          <w:lang w:val="en-US"/>
        </w:rPr>
        <w:t>«[Letter.subject]»</w:t>
      </w:r>
      <w:r>
        <w:rPr>
          <w:rFonts w:ascii="Arial" w:hAnsi="Arial" w:cs="Arial"/>
          <w:b/>
          <w:noProof/>
          <w:sz w:val="18"/>
          <w:szCs w:val="18"/>
          <w:lang w:val="en-US"/>
        </w:rPr>
        <w:fldChar w:fldCharType="end"/>
      </w:r>
      <w:r w:rsidR="00506248" w:rsidRPr="00A162DC">
        <w:rPr>
          <w:rFonts w:ascii="Arial" w:hAnsi="Arial" w:cs="Arial"/>
          <w:b/>
          <w:noProof/>
          <w:sz w:val="18"/>
          <w:szCs w:val="18"/>
          <w:lang w:val="en-US"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0" allowOverlap="1" wp14:anchorId="6CA1AD57" wp14:editId="1183CF2E">
                <wp:simplePos x="0" y="0"/>
                <wp:positionH relativeFrom="page">
                  <wp:posOffset>180340</wp:posOffset>
                </wp:positionH>
                <wp:positionV relativeFrom="page">
                  <wp:posOffset>5346699</wp:posOffset>
                </wp:positionV>
                <wp:extent cx="1797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B66E6" id="Line 4" o:spid="_x0000_s1026" style="position:absolute;z-index:251657728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64BD0BB4" w14:textId="77777777" w:rsidR="00A162DC" w:rsidRDefault="00A162DC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b/>
          <w:color w:val="3A393C"/>
          <w:sz w:val="18"/>
          <w:szCs w:val="18"/>
          <w:lang w:val="en-US"/>
        </w:rPr>
      </w:pPr>
    </w:p>
    <w:p w14:paraId="4376D84D" w14:textId="77777777" w:rsidR="00A162DC" w:rsidRPr="00A162DC" w:rsidRDefault="00A162DC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sz w:val="18"/>
          <w:szCs w:val="18"/>
        </w:rPr>
      </w:pPr>
    </w:p>
    <w:p w14:paraId="4154C8A1" w14:textId="77777777" w:rsidR="00245E8B" w:rsidRPr="00103DCE" w:rsidRDefault="00A162DC" w:rsidP="00A162DC">
      <w:pPr>
        <w:pStyle w:val="Textkrper2"/>
        <w:tabs>
          <w:tab w:val="left" w:pos="2410"/>
          <w:tab w:val="left" w:pos="4820"/>
          <w:tab w:val="left" w:pos="7230"/>
        </w:tabs>
        <w:ind w:right="51"/>
        <w:jc w:val="both"/>
        <w:rPr>
          <w:rFonts w:cs="Arial"/>
          <w:color w:val="3A393C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 [Letter.intro]  \* MERGEFORMAT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«[Letter.intro]»</w:t>
      </w:r>
      <w:r>
        <w:rPr>
          <w:rFonts w:cs="Arial"/>
          <w:sz w:val="18"/>
          <w:szCs w:val="18"/>
        </w:rPr>
        <w:fldChar w:fldCharType="end"/>
      </w:r>
    </w:p>
    <w:sectPr w:rsidR="00245E8B" w:rsidRPr="00103DCE" w:rsidSect="00C71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88" w:right="1134" w:bottom="1134" w:left="1134" w:header="709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EAF83" w14:textId="77777777" w:rsidR="004B2B8C" w:rsidRDefault="004B2B8C">
      <w:r>
        <w:separator/>
      </w:r>
    </w:p>
  </w:endnote>
  <w:endnote w:type="continuationSeparator" w:id="0">
    <w:p w14:paraId="1CEE86DE" w14:textId="77777777" w:rsidR="004B2B8C" w:rsidRDefault="004B2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09F63" w14:textId="77777777" w:rsidR="00506248" w:rsidRDefault="005062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0" w:type="dxa"/>
      <w:tblInd w:w="-284" w:type="dxa"/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5"/>
      <w:gridCol w:w="3258"/>
      <w:gridCol w:w="3117"/>
    </w:tblGrid>
    <w:tr w:rsidR="00506248" w14:paraId="7CA85E54" w14:textId="77777777" w:rsidTr="007159DD">
      <w:trPr>
        <w:trHeight w:val="20"/>
      </w:trPr>
      <w:tc>
        <w:tcPr>
          <w:tcW w:w="3828" w:type="dxa"/>
          <w:hideMark/>
        </w:tcPr>
        <w:p w14:paraId="45164E8D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03D05ABB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6B3573CD" w14:textId="77777777" w:rsidR="00506248" w:rsidRDefault="00506248" w:rsidP="00506248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506248" w14:paraId="24ABD108" w14:textId="77777777" w:rsidTr="007159DD">
      <w:trPr>
        <w:trHeight w:val="20"/>
      </w:trPr>
      <w:tc>
        <w:tcPr>
          <w:tcW w:w="3828" w:type="dxa"/>
          <w:hideMark/>
        </w:tcPr>
        <w:p w14:paraId="6237BB38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«[Company.street]»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0F16332E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61B62B66" w14:textId="77777777" w:rsidR="00506248" w:rsidRDefault="00506248" w:rsidP="00506248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BIC: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506248" w14:paraId="0D9D8E11" w14:textId="77777777" w:rsidTr="007159DD">
      <w:trPr>
        <w:trHeight w:val="20"/>
      </w:trPr>
      <w:tc>
        <w:tcPr>
          <w:tcW w:w="3828" w:type="dxa"/>
          <w:hideMark/>
        </w:tcPr>
        <w:p w14:paraId="6E7EE5BD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«[Company.zip]»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«[Company.city]»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15406897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62F9361B" w14:textId="77777777" w:rsidR="00506248" w:rsidRDefault="00506248" w:rsidP="00506248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506248" w14:paraId="0EF98384" w14:textId="77777777" w:rsidTr="007159DD">
      <w:trPr>
        <w:trHeight w:val="20"/>
      </w:trPr>
      <w:tc>
        <w:tcPr>
          <w:tcW w:w="3828" w:type="dxa"/>
          <w:hideMark/>
        </w:tcPr>
        <w:p w14:paraId="705FD6FF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proofErr w:type="gramStart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Steuernummer</w:t>
          </w:r>
          <w:proofErr w:type="spell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::</w:t>
          </w:r>
          <w:proofErr w:type="gram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[Company.tax_number]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«[Company.tax_number]»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27C7F704" w14:textId="77777777" w:rsidR="00506248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3D5C0A07" w14:textId="77777777" w:rsidR="00506248" w:rsidRDefault="00506248" w:rsidP="00506248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</w:tc>
    </w:tr>
    <w:tr w:rsidR="00506248" w14:paraId="7E5565CB" w14:textId="77777777" w:rsidTr="007159DD">
      <w:trPr>
        <w:trHeight w:val="20"/>
      </w:trPr>
      <w:tc>
        <w:tcPr>
          <w:tcW w:w="3828" w:type="dxa"/>
          <w:hideMark/>
        </w:tcPr>
        <w:p w14:paraId="153711AF" w14:textId="77777777" w:rsidR="00506248" w:rsidRPr="00CA3A92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CA3A92">
            <w:rPr>
              <w:rFonts w:ascii="Arial" w:hAnsi="Arial" w:cs="Arial"/>
              <w:color w:val="595959"/>
              <w:sz w:val="14"/>
              <w:szCs w:val="14"/>
            </w:rPr>
            <w:t xml:space="preserve">Umsatzsteuer ID: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CA3A92">
            <w:rPr>
              <w:rFonts w:ascii="Arial" w:hAnsi="Arial" w:cs="Arial"/>
              <w:color w:val="595959"/>
              <w:sz w:val="14"/>
              <w:szCs w:val="14"/>
            </w:rPr>
            <w:instrText xml:space="preserve"> MERGEFIELD  [Company.vat_number]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CA3A92">
            <w:rPr>
              <w:rFonts w:ascii="Arial" w:hAnsi="Arial" w:cs="Arial"/>
              <w:noProof/>
              <w:color w:val="595959"/>
              <w:sz w:val="14"/>
              <w:szCs w:val="14"/>
            </w:rPr>
            <w:t>«[Company.vat_number]»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7CAE18EC" w14:textId="77777777" w:rsidR="00506248" w:rsidRPr="00CA3A92" w:rsidRDefault="00506248" w:rsidP="00506248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3DFF1856" w14:textId="77777777" w:rsidR="00506248" w:rsidRDefault="00506248" w:rsidP="00506248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</w:tr>
  </w:tbl>
  <w:p w14:paraId="0FD2C729" w14:textId="77777777" w:rsidR="001A18D9" w:rsidRDefault="001A18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Borders>
        <w:top w:val="single" w:sz="4" w:space="0" w:color="595959"/>
      </w:tblBorders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8"/>
      <w:gridCol w:w="3260"/>
      <w:gridCol w:w="3119"/>
    </w:tblGrid>
    <w:tr w:rsidR="002C1FDD" w:rsidRPr="00DB0F9B" w14:paraId="324F158D" w14:textId="77777777" w:rsidTr="00622D43">
      <w:trPr>
        <w:trHeight w:val="20"/>
      </w:trPr>
      <w:tc>
        <w:tcPr>
          <w:tcW w:w="3828" w:type="dxa"/>
          <w:tcBorders>
            <w:top w:val="single" w:sz="4" w:space="0" w:color="595959"/>
          </w:tcBorders>
          <w:shd w:val="clear" w:color="auto" w:fill="auto"/>
        </w:tcPr>
        <w:p w14:paraId="7856A288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single" w:sz="4" w:space="0" w:color="595959"/>
          </w:tcBorders>
          <w:shd w:val="clear" w:color="auto" w:fill="auto"/>
        </w:tcPr>
        <w:p w14:paraId="2EA6279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Persönlich haftende Gesellschafterin:</w:t>
          </w:r>
        </w:p>
      </w:tc>
      <w:tc>
        <w:tcPr>
          <w:tcW w:w="3119" w:type="dxa"/>
          <w:tcBorders>
            <w:top w:val="single" w:sz="4" w:space="0" w:color="595959"/>
          </w:tcBorders>
          <w:shd w:val="clear" w:color="auto" w:fill="auto"/>
        </w:tcPr>
        <w:p w14:paraId="374A23E0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Kommanditgesellschaft:</w:t>
          </w:r>
        </w:p>
      </w:tc>
    </w:tr>
    <w:tr w:rsidR="002C1FDD" w:rsidRPr="00E04E56" w14:paraId="33E5313E" w14:textId="77777777" w:rsidTr="00622D43">
      <w:trPr>
        <w:trHeight w:val="20"/>
      </w:trPr>
      <w:tc>
        <w:tcPr>
          <w:tcW w:w="3828" w:type="dxa"/>
          <w:shd w:val="clear" w:color="auto" w:fill="auto"/>
        </w:tcPr>
        <w:p w14:paraId="1EFA9F83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BLZ: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, Kto: 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[Company.bank_account_number]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«[Company.bank_account_number]»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  <w:tc>
        <w:tcPr>
          <w:tcW w:w="3260" w:type="dxa"/>
          <w:shd w:val="clear" w:color="auto" w:fill="auto"/>
        </w:tcPr>
        <w:p w14:paraId="0FC61D8A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Billomat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Geschäftsführungs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 GmbH,</w:t>
          </w:r>
        </w:p>
      </w:tc>
      <w:tc>
        <w:tcPr>
          <w:tcW w:w="3119" w:type="dxa"/>
          <w:shd w:val="clear" w:color="auto" w:fill="auto"/>
        </w:tcPr>
        <w:p w14:paraId="3E67EC68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Sitz: Siegen, AG HRA 8587</w:t>
          </w:r>
        </w:p>
      </w:tc>
    </w:tr>
    <w:tr w:rsidR="002C1FDD" w:rsidRPr="002C1FDD" w14:paraId="4F78FD2E" w14:textId="77777777" w:rsidTr="00622D43">
      <w:trPr>
        <w:trHeight w:val="20"/>
      </w:trPr>
      <w:tc>
        <w:tcPr>
          <w:tcW w:w="3828" w:type="dxa"/>
          <w:tcBorders>
            <w:bottom w:val="nil"/>
          </w:tcBorders>
          <w:shd w:val="clear" w:color="auto" w:fill="auto"/>
        </w:tcPr>
        <w:p w14:paraId="7A9EDAB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SWIFT/BIC: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bottom w:val="nil"/>
          </w:tcBorders>
          <w:shd w:val="clear" w:color="auto" w:fill="auto"/>
        </w:tcPr>
        <w:p w14:paraId="3B3A3584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AG Siegen HRB 9430</w:t>
          </w:r>
        </w:p>
      </w:tc>
      <w:tc>
        <w:tcPr>
          <w:tcW w:w="3119" w:type="dxa"/>
          <w:tcBorders>
            <w:bottom w:val="nil"/>
          </w:tcBorders>
          <w:shd w:val="clear" w:color="auto" w:fill="auto"/>
        </w:tcPr>
        <w:p w14:paraId="4323CCEA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>USt-IdNr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.: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[Company.vat_number]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«[Company.vat_number]»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  <w:tr w:rsidR="002C1FDD" w:rsidRPr="00E04E56" w14:paraId="7C77AE41" w14:textId="77777777" w:rsidTr="00622D43">
      <w:trPr>
        <w:trHeight w:val="20"/>
      </w:trPr>
      <w:tc>
        <w:tcPr>
          <w:tcW w:w="3828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6F95B52F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5D54C65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Geschäftsführung: Simon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Stücher</w:t>
          </w:r>
          <w:proofErr w:type="spellEnd"/>
        </w:p>
      </w:tc>
      <w:tc>
        <w:tcPr>
          <w:tcW w:w="3119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184A7BAF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Erstellt mit Billomat (www.billomat.com)</w:t>
          </w:r>
        </w:p>
      </w:tc>
    </w:tr>
  </w:tbl>
  <w:p w14:paraId="1664F0F9" w14:textId="77777777" w:rsidR="00A8644C" w:rsidRPr="00E04E56" w:rsidRDefault="00A86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A1908" w14:textId="77777777" w:rsidR="004B2B8C" w:rsidRDefault="004B2B8C">
      <w:r>
        <w:separator/>
      </w:r>
    </w:p>
  </w:footnote>
  <w:footnote w:type="continuationSeparator" w:id="0">
    <w:p w14:paraId="19D47916" w14:textId="77777777" w:rsidR="004B2B8C" w:rsidRDefault="004B2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44E0" w14:textId="77777777" w:rsidR="00506248" w:rsidRDefault="005062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1A18D9" w:rsidRPr="002C1FDD" w14:paraId="41CA2841" w14:textId="77777777" w:rsidTr="004E506D">
      <w:tc>
        <w:tcPr>
          <w:tcW w:w="7372" w:type="dxa"/>
          <w:shd w:val="clear" w:color="auto" w:fill="auto"/>
        </w:tcPr>
        <w:p w14:paraId="60BD9CFD" w14:textId="16A842A8" w:rsidR="001A18D9" w:rsidRPr="000931E7" w:rsidRDefault="00506248" w:rsidP="004E506D">
          <w:r>
            <w:rPr>
              <w:noProof/>
            </w:rPr>
            <w:drawing>
              <wp:inline distT="0" distB="0" distL="0" distR="0" wp14:anchorId="5011E9CB" wp14:editId="2BC1CE5B">
                <wp:extent cx="3048000" cy="685800"/>
                <wp:effectExtent l="0" t="0" r="0" b="0"/>
                <wp:docPr id="3" name="Grafik 3" descr="Ein Bild, das Text, Schild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Ein Bild, das Text, Schild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53C839B" w14:textId="77777777" w:rsidR="001A18D9" w:rsidRPr="00622D43" w:rsidRDefault="001A18D9" w:rsidP="004E506D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5D91B689" w14:textId="77777777" w:rsidR="001A18D9" w:rsidRPr="00622D43" w:rsidRDefault="001A18D9" w:rsidP="004345C7">
          <w:pPr>
            <w:tabs>
              <w:tab w:val="left" w:pos="2977"/>
            </w:tabs>
            <w:ind w:right="51"/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3A148ED2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41B7DB17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455CE22A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175D32D0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6D7308F6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712BB66E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35029DE9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4070C88A" w14:textId="77777777" w:rsidR="001A18D9" w:rsidRPr="003006B2" w:rsidRDefault="001A18D9" w:rsidP="003006B2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</w:tbl>
  <w:p w14:paraId="03772274" w14:textId="77777777" w:rsidR="00A8644C" w:rsidRPr="001A18D9" w:rsidRDefault="00A8644C" w:rsidP="00C7171E">
    <w:pPr>
      <w:pStyle w:val="Kopfzeile"/>
      <w:tabs>
        <w:tab w:val="clear" w:pos="9072"/>
        <w:tab w:val="left" w:pos="67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A8644C" w:rsidRPr="002C1FDD" w14:paraId="7C9BC51F" w14:textId="77777777" w:rsidTr="00622D43">
      <w:tc>
        <w:tcPr>
          <w:tcW w:w="7372" w:type="dxa"/>
          <w:shd w:val="clear" w:color="auto" w:fill="auto"/>
        </w:tcPr>
        <w:p w14:paraId="3E55F1BB" w14:textId="77777777" w:rsidR="00A8644C" w:rsidRPr="000931E7" w:rsidRDefault="00506248" w:rsidP="000931E7">
          <w:r w:rsidRPr="00B04EBA">
            <w:rPr>
              <w:noProof/>
            </w:rPr>
            <w:drawing>
              <wp:inline distT="0" distB="0" distL="0" distR="0" wp14:anchorId="4C60126B" wp14:editId="1CAF64B2">
                <wp:extent cx="2519680" cy="733425"/>
                <wp:effectExtent l="0" t="0" r="0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2275613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3A1DC0CA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2279CD78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35CC3508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761B55D6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11B8DC18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sz w:val="14"/>
              <w:szCs w:val="14"/>
            </w:rPr>
          </w:pPr>
        </w:p>
        <w:p w14:paraId="7BE0472D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rFonts w:cs="Arial"/>
              <w:color w:val="595959"/>
              <w:sz w:val="14"/>
              <w:szCs w:val="14"/>
              <w:u w:val="none"/>
              <w:lang w:val="en-US"/>
            </w:rPr>
          </w:pP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«[Company.name]»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«[Company.street]»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«[Company.zip]»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«[Company.city]»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</w:p>
        <w:p w14:paraId="66178DF8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24"/>
              <w:lang w:val="en-US"/>
            </w:rPr>
          </w:pPr>
        </w:p>
        <w:p w14:paraId="30AE506A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18"/>
              <w:szCs w:val="18"/>
              <w:lang w:val="en-US"/>
            </w:rPr>
          </w:pPr>
          <w:r w:rsidRPr="00622D43">
            <w:rPr>
              <w:sz w:val="18"/>
              <w:szCs w:val="18"/>
            </w:rPr>
            <w:fldChar w:fldCharType="begin"/>
          </w:r>
          <w:r w:rsidRPr="00622D43">
            <w:rPr>
              <w:sz w:val="18"/>
              <w:szCs w:val="18"/>
              <w:lang w:val="en-US"/>
            </w:rPr>
            <w:instrText xml:space="preserve"> MERGEFIELD  [Invoice.address]  \* MERGEFORMAT </w:instrText>
          </w:r>
          <w:r w:rsidRPr="00622D43">
            <w:rPr>
              <w:sz w:val="18"/>
              <w:szCs w:val="18"/>
            </w:rPr>
            <w:fldChar w:fldCharType="separate"/>
          </w:r>
          <w:r w:rsidRPr="00622D43">
            <w:rPr>
              <w:rFonts w:ascii="Arial" w:hAnsi="Arial"/>
              <w:noProof/>
              <w:color w:val="3A393C"/>
              <w:sz w:val="18"/>
              <w:szCs w:val="18"/>
              <w:lang w:val="en-US"/>
            </w:rPr>
            <w:t>«[Invoice.address]»</w:t>
          </w:r>
          <w:r w:rsidRPr="00622D43">
            <w:rPr>
              <w:sz w:val="18"/>
              <w:szCs w:val="18"/>
            </w:rPr>
            <w:fldChar w:fldCharType="end"/>
          </w:r>
        </w:p>
        <w:p w14:paraId="2A4FCCDF" w14:textId="77777777" w:rsidR="00A8644C" w:rsidRPr="00622D43" w:rsidRDefault="00A8644C" w:rsidP="00FA3B6F">
          <w:pPr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52736319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2FAD98FD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31D2F2C2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04B7D5F2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1B9753BF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17748E05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6D79222A" w14:textId="77777777" w:rsidR="00A8644C" w:rsidRPr="00622D43" w:rsidRDefault="00A8644C" w:rsidP="00E82D60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5B20A8FB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0EFF8B9D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lang w:val="en-US"/>
            </w:rPr>
          </w:pPr>
        </w:p>
      </w:tc>
    </w:tr>
  </w:tbl>
  <w:p w14:paraId="7EE63436" w14:textId="77777777" w:rsidR="00A8644C" w:rsidRPr="00DB0F9B" w:rsidRDefault="00A8644C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78442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082336"/>
    <w:rsid w:val="000931E7"/>
    <w:rsid w:val="0009650C"/>
    <w:rsid w:val="000A2F2B"/>
    <w:rsid w:val="000A3E33"/>
    <w:rsid w:val="000F2EA7"/>
    <w:rsid w:val="000F616A"/>
    <w:rsid w:val="001007D9"/>
    <w:rsid w:val="00103DCE"/>
    <w:rsid w:val="00123880"/>
    <w:rsid w:val="00160134"/>
    <w:rsid w:val="00160811"/>
    <w:rsid w:val="00163B1F"/>
    <w:rsid w:val="00165EFC"/>
    <w:rsid w:val="0016747B"/>
    <w:rsid w:val="00186FB2"/>
    <w:rsid w:val="00195CD6"/>
    <w:rsid w:val="001A18D9"/>
    <w:rsid w:val="001A5C81"/>
    <w:rsid w:val="001C5FA5"/>
    <w:rsid w:val="0020399C"/>
    <w:rsid w:val="00210F40"/>
    <w:rsid w:val="00241898"/>
    <w:rsid w:val="00245E8B"/>
    <w:rsid w:val="00263F1B"/>
    <w:rsid w:val="00287D87"/>
    <w:rsid w:val="002C1FDD"/>
    <w:rsid w:val="003006B2"/>
    <w:rsid w:val="003376B4"/>
    <w:rsid w:val="00345A62"/>
    <w:rsid w:val="00357E7C"/>
    <w:rsid w:val="0037773A"/>
    <w:rsid w:val="003817A9"/>
    <w:rsid w:val="003D71AE"/>
    <w:rsid w:val="004072BC"/>
    <w:rsid w:val="00411432"/>
    <w:rsid w:val="00425D54"/>
    <w:rsid w:val="004345C7"/>
    <w:rsid w:val="00493E34"/>
    <w:rsid w:val="00494E13"/>
    <w:rsid w:val="004B2B8C"/>
    <w:rsid w:val="004B2F2B"/>
    <w:rsid w:val="004D2DA3"/>
    <w:rsid w:val="004E506D"/>
    <w:rsid w:val="00506248"/>
    <w:rsid w:val="005340A8"/>
    <w:rsid w:val="00551B0E"/>
    <w:rsid w:val="00560E89"/>
    <w:rsid w:val="00572EF4"/>
    <w:rsid w:val="005C1FAE"/>
    <w:rsid w:val="006022F8"/>
    <w:rsid w:val="00603F72"/>
    <w:rsid w:val="00605B3D"/>
    <w:rsid w:val="006143B9"/>
    <w:rsid w:val="00622D43"/>
    <w:rsid w:val="00622FF9"/>
    <w:rsid w:val="006304E2"/>
    <w:rsid w:val="006417A3"/>
    <w:rsid w:val="00646455"/>
    <w:rsid w:val="0068110D"/>
    <w:rsid w:val="0068219C"/>
    <w:rsid w:val="00686971"/>
    <w:rsid w:val="006A4711"/>
    <w:rsid w:val="006C5F6A"/>
    <w:rsid w:val="006F1C94"/>
    <w:rsid w:val="0070034B"/>
    <w:rsid w:val="00704BE4"/>
    <w:rsid w:val="00712082"/>
    <w:rsid w:val="007164CC"/>
    <w:rsid w:val="007627D8"/>
    <w:rsid w:val="00780948"/>
    <w:rsid w:val="00794795"/>
    <w:rsid w:val="007A090E"/>
    <w:rsid w:val="007C3B79"/>
    <w:rsid w:val="007E0818"/>
    <w:rsid w:val="008656E8"/>
    <w:rsid w:val="008E74AE"/>
    <w:rsid w:val="00903A72"/>
    <w:rsid w:val="00927CE1"/>
    <w:rsid w:val="0093181A"/>
    <w:rsid w:val="00936464"/>
    <w:rsid w:val="00951C69"/>
    <w:rsid w:val="00976432"/>
    <w:rsid w:val="00991F0B"/>
    <w:rsid w:val="009A186E"/>
    <w:rsid w:val="009B4FE4"/>
    <w:rsid w:val="009B5F3F"/>
    <w:rsid w:val="00A071E7"/>
    <w:rsid w:val="00A0774C"/>
    <w:rsid w:val="00A162DC"/>
    <w:rsid w:val="00A4624F"/>
    <w:rsid w:val="00A72FAE"/>
    <w:rsid w:val="00A8644C"/>
    <w:rsid w:val="00AA68B7"/>
    <w:rsid w:val="00AC3485"/>
    <w:rsid w:val="00AC6F43"/>
    <w:rsid w:val="00B073A9"/>
    <w:rsid w:val="00B14170"/>
    <w:rsid w:val="00B3052F"/>
    <w:rsid w:val="00B31529"/>
    <w:rsid w:val="00B41365"/>
    <w:rsid w:val="00B759E9"/>
    <w:rsid w:val="00BC4C1E"/>
    <w:rsid w:val="00BE553D"/>
    <w:rsid w:val="00BF4019"/>
    <w:rsid w:val="00BF547A"/>
    <w:rsid w:val="00C62B2F"/>
    <w:rsid w:val="00C7171E"/>
    <w:rsid w:val="00C75C79"/>
    <w:rsid w:val="00C8001F"/>
    <w:rsid w:val="00D03EBC"/>
    <w:rsid w:val="00D36F95"/>
    <w:rsid w:val="00D46F99"/>
    <w:rsid w:val="00D7301D"/>
    <w:rsid w:val="00D77652"/>
    <w:rsid w:val="00DB0F9B"/>
    <w:rsid w:val="00DC08AA"/>
    <w:rsid w:val="00DC1FEC"/>
    <w:rsid w:val="00DE4162"/>
    <w:rsid w:val="00DE7FCE"/>
    <w:rsid w:val="00E04E56"/>
    <w:rsid w:val="00E22B31"/>
    <w:rsid w:val="00E24C53"/>
    <w:rsid w:val="00E63F86"/>
    <w:rsid w:val="00E82D60"/>
    <w:rsid w:val="00EC1FE5"/>
    <w:rsid w:val="00ED4B5F"/>
    <w:rsid w:val="00EE0BE0"/>
    <w:rsid w:val="00EE2DDB"/>
    <w:rsid w:val="00F202C3"/>
    <w:rsid w:val="00F657E5"/>
    <w:rsid w:val="00F8502D"/>
    <w:rsid w:val="00FA3B6F"/>
    <w:rsid w:val="00FA42AF"/>
    <w:rsid w:val="00F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2F0378"/>
  <w15:chartTrackingRefBased/>
  <w15:docId w15:val="{79454BCB-AF7F-DE42-97EA-C4185C12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210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506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240F2-D31A-47BE-8013-77CF82EE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73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cp:lastModifiedBy>Alice-Fee Bock ¦ aifinyo AG</cp:lastModifiedBy>
  <cp:revision>2</cp:revision>
  <cp:lastPrinted>2001-07-06T10:26:00Z</cp:lastPrinted>
  <dcterms:created xsi:type="dcterms:W3CDTF">2022-12-20T09:26:00Z</dcterms:created>
  <dcterms:modified xsi:type="dcterms:W3CDTF">2022-12-20T09:26:00Z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