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C9B77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3154EDD0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22340647" w14:textId="77777777" w:rsidR="00245E8B" w:rsidRPr="007E6A0B" w:rsidRDefault="00BA1A4C">
      <w:pPr>
        <w:tabs>
          <w:tab w:val="left" w:pos="2977"/>
        </w:tabs>
        <w:ind w:right="51"/>
        <w:rPr>
          <w:rFonts w:ascii="Arial" w:hAnsi="Arial" w:cs="Arial"/>
          <w:color w:val="3A393C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[CreditNote.address]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«[CreditNote.address]»</w:t>
      </w:r>
      <w:r>
        <w:rPr>
          <w:rFonts w:ascii="Arial" w:hAnsi="Arial" w:cs="Arial"/>
          <w:sz w:val="24"/>
          <w:szCs w:val="24"/>
        </w:rPr>
        <w:fldChar w:fldCharType="end"/>
      </w:r>
    </w:p>
    <w:p w14:paraId="40E190B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287A45F4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75DA6A51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p w14:paraId="572DACF8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Kundennummer</w:t>
      </w:r>
      <w:r>
        <w:rPr>
          <w:rFonts w:ascii="Arial" w:hAnsi="Arial"/>
          <w:color w:val="3A393C"/>
          <w:sz w:val="16"/>
        </w:rPr>
        <w:t xml:space="preserve"> </w:t>
      </w:r>
      <w:r>
        <w:rPr>
          <w:rFonts w:ascii="Arial" w:hAnsi="Arial"/>
          <w:color w:val="3A393C"/>
          <w:sz w:val="16"/>
        </w:rPr>
        <w:tab/>
      </w:r>
      <w:r w:rsidR="00BA1A4C">
        <w:rPr>
          <w:rFonts w:ascii="Arial" w:hAnsi="Arial"/>
          <w:b/>
          <w:color w:val="2EAADC"/>
          <w:sz w:val="16"/>
        </w:rPr>
        <w:t>Gutschriften</w:t>
      </w:r>
      <w:r>
        <w:rPr>
          <w:rFonts w:ascii="Arial" w:hAnsi="Arial"/>
          <w:b/>
          <w:color w:val="2EAADC"/>
          <w:sz w:val="16"/>
        </w:rPr>
        <w:t>nummer</w:t>
      </w:r>
      <w:r>
        <w:rPr>
          <w:rFonts w:ascii="Arial" w:hAnsi="Arial"/>
          <w:color w:val="3A393C"/>
          <w:sz w:val="16"/>
        </w:rPr>
        <w:tab/>
      </w:r>
      <w:r w:rsidR="00BA1A4C">
        <w:rPr>
          <w:rFonts w:ascii="Arial" w:hAnsi="Arial"/>
          <w:b/>
          <w:color w:val="2EAADC"/>
          <w:sz w:val="16"/>
        </w:rPr>
        <w:t>D</w:t>
      </w:r>
      <w:r>
        <w:rPr>
          <w:rFonts w:ascii="Arial" w:hAnsi="Arial"/>
          <w:b/>
          <w:color w:val="2EAADC"/>
          <w:sz w:val="16"/>
        </w:rPr>
        <w:t>atum</w:t>
      </w:r>
    </w:p>
    <w:p w14:paraId="0E519691" w14:textId="77777777" w:rsidR="00245E8B" w:rsidRPr="00C450AC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>
        <w:rPr>
          <w:rFonts w:ascii="Arial" w:hAnsi="Arial"/>
          <w:color w:val="3A393C"/>
          <w:sz w:val="16"/>
        </w:rPr>
        <w:tab/>
      </w:r>
      <w:r>
        <w:fldChar w:fldCharType="begin"/>
      </w:r>
      <w:r w:rsidRPr="00B92535">
        <w:rPr>
          <w:lang w:val="en-US"/>
        </w:rPr>
        <w:instrText xml:space="preserve"> MERGEFIELD  [Client.client_number]  \* MERGEFORMAT </w:instrText>
      </w:r>
      <w:r>
        <w:fldChar w:fldCharType="separate"/>
      </w:r>
      <w:r w:rsidRPr="00B92535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>
        <w:fldChar w:fldCharType="end"/>
      </w:r>
      <w:r w:rsidRPr="00B92535">
        <w:rPr>
          <w:rFonts w:ascii="Arial" w:hAnsi="Arial"/>
          <w:color w:val="3A393C"/>
          <w:sz w:val="16"/>
          <w:lang w:val="en-US"/>
        </w:rPr>
        <w:tab/>
      </w:r>
      <w:r w:rsidR="00B92535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B92535">
        <w:rPr>
          <w:rFonts w:ascii="Arial" w:hAnsi="Arial"/>
          <w:noProof/>
          <w:color w:val="3A393C"/>
          <w:sz w:val="16"/>
          <w:lang w:val="en-US"/>
        </w:rPr>
        <w:instrText xml:space="preserve"> MERGEFIELD  [CreditNote.credit_note_number]  \* MERGEFORMAT </w:instrText>
      </w:r>
      <w:r w:rsidR="00B92535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B92535">
        <w:rPr>
          <w:rFonts w:ascii="Arial" w:hAnsi="Arial"/>
          <w:noProof/>
          <w:color w:val="3A393C"/>
          <w:sz w:val="16"/>
          <w:lang w:val="en-US"/>
        </w:rPr>
        <w:t>«[CreditNote.credit_note_number]»</w:t>
      </w:r>
      <w:r w:rsidR="00B92535">
        <w:rPr>
          <w:rFonts w:ascii="Arial" w:hAnsi="Arial"/>
          <w:noProof/>
          <w:color w:val="3A393C"/>
          <w:sz w:val="16"/>
          <w:lang w:val="en-US"/>
        </w:rPr>
        <w:fldChar w:fldCharType="end"/>
      </w:r>
      <w:r w:rsidRPr="00C450AC">
        <w:rPr>
          <w:rFonts w:ascii="Arial" w:hAnsi="Arial"/>
          <w:noProof/>
          <w:color w:val="3A393C"/>
          <w:sz w:val="16"/>
          <w:lang w:val="en-US"/>
        </w:rPr>
        <w:tab/>
      </w:r>
      <w:r w:rsidR="00BA1A4C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BA1A4C">
        <w:rPr>
          <w:rFonts w:ascii="Arial" w:hAnsi="Arial"/>
          <w:noProof/>
          <w:color w:val="3A393C"/>
          <w:sz w:val="16"/>
          <w:lang w:val="en-US"/>
        </w:rPr>
        <w:instrText xml:space="preserve"> MERGEFIELD  [CreditNote.date]  \* MERGEFORMAT </w:instrText>
      </w:r>
      <w:r w:rsidR="00BA1A4C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BA1A4C">
        <w:rPr>
          <w:rFonts w:ascii="Arial" w:hAnsi="Arial"/>
          <w:noProof/>
          <w:color w:val="3A393C"/>
          <w:sz w:val="16"/>
          <w:lang w:val="en-US"/>
        </w:rPr>
        <w:t>«[CreditNote.date]»</w:t>
      </w:r>
      <w:r w:rsidR="00BA1A4C">
        <w:rPr>
          <w:rFonts w:ascii="Arial" w:hAnsi="Arial"/>
          <w:noProof/>
          <w:color w:val="3A393C"/>
          <w:sz w:val="16"/>
          <w:lang w:val="en-US"/>
        </w:rPr>
        <w:fldChar w:fldCharType="end"/>
      </w:r>
    </w:p>
    <w:p w14:paraId="6B09DE70" w14:textId="77777777" w:rsidR="00245E8B" w:rsidRPr="00C450AC" w:rsidRDefault="00331F83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rPr>
          <w:rFonts w:ascii="Arial" w:hAnsi="Arial"/>
          <w:noProof/>
          <w:color w:val="3A393C"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6D42F081" wp14:editId="3C1164D9">
                <wp:simplePos x="0" y="0"/>
                <wp:positionH relativeFrom="page">
                  <wp:posOffset>180340</wp:posOffset>
                </wp:positionH>
                <wp:positionV relativeFrom="page">
                  <wp:posOffset>5346700</wp:posOffset>
                </wp:positionV>
                <wp:extent cx="179705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BD9A7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74A75D81" w14:textId="77777777" w:rsidR="00245E8B" w:rsidRDefault="00BA1A4C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fldSimple w:instr=" MERGEFIELD  [CreditNote.intro]  \* MERGEFORMAT ">
        <w:r>
          <w:rPr>
            <w:noProof/>
          </w:rPr>
          <w:t>«[CreditNote.intro]»</w:t>
        </w:r>
      </w:fldSimple>
    </w:p>
    <w:p w14:paraId="53BB1094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3544"/>
        <w:gridCol w:w="1012"/>
        <w:gridCol w:w="1012"/>
      </w:tblGrid>
      <w:tr w:rsidR="00245E8B" w14:paraId="2ED16E19" w14:textId="77777777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A77DB3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32120C5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8F31F5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Preis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2059370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AF5F2D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87158E7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Steuer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F6C7500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Netto</w:t>
            </w:r>
          </w:p>
        </w:tc>
      </w:tr>
      <w:bookmarkStart w:id="0" w:name="blockStart_CreditNoteItems"/>
      <w:bookmarkEnd w:id="0"/>
      <w:tr w:rsidR="00245E8B" w14:paraId="1761BF80" w14:textId="77777777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3797A8B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[CreditNoteItem.position]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65EE895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[CreditNoteItem.quantity]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«[CreditNoteItem.quantity]»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20D7DEA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[CreditNoteItem.unit_price]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«[CreditNoteItem.unit_price]»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2AA42F0F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[CreditNoteItem.unit]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«[CreditNoteItem.unit]»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77AE1D00" w14:textId="77777777" w:rsidR="00245E8B" w:rsidRDefault="00BA1A4C" w:rsidP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[CreditNoteItem.title]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«[CreditNoteItem.title]»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[CreditNoteItem.description]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«[CreditNoteItem.description]»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D9B7EEF" w14:textId="77777777" w:rsidR="00245E8B" w:rsidRPr="0012323F" w:rsidRDefault="00BA1A4C" w:rsidP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A1A4C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[CreditNoteItem.tax_rate]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A1A4C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«[CreditNoteItem.tax_rate]»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 xml:space="preserve"> %: 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BA1A4C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[CreditNoteItem.tax_amount]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BA1A4C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«[CreditNoteItem.tax_amount]»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161936F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[CreditNoteItem.total_net]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«[CreditNoteItem.total_net]»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45E8B" w14:paraId="46C59619" w14:textId="77777777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BFC517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CreditNote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9CF126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801970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00CB48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2765A9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17EFC05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F97347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</w:tr>
      <w:tr w:rsidR="00245E8B" w14:paraId="1B38F104" w14:textId="77777777">
        <w:trPr>
          <w:trHeight w:val="595"/>
        </w:trPr>
        <w:tc>
          <w:tcPr>
            <w:tcW w:w="7592" w:type="dxa"/>
            <w:gridSpan w:val="5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51C0C2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Zwischensumme Netto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00A4008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44737EA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bookmarkStart w:id="2" w:name="blockStart_Taxes"/>
      <w:bookmarkEnd w:id="2"/>
      <w:tr w:rsidR="00245E8B" w14:paraId="19855D95" w14:textId="77777777" w:rsidTr="0012323F">
        <w:trPr>
          <w:trHeight w:val="318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7282D43B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instrText xml:space="preserve"> MERGEFIELD  [Tax.name]  \* MERGEFORMAT </w:instrTex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3A393C"/>
                <w:sz w:val="22"/>
                <w:szCs w:val="22"/>
              </w:rPr>
              <w:t>«[Tax.name]»</w: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(</w:t>
            </w:r>
            <w:fldSimple w:instr=" MERGEFIELD  [Tax.rate]  \* MERGEFORMAT ">
              <w:r>
                <w:rPr>
                  <w:rFonts w:ascii="Arial Narrow" w:hAnsi="Arial Narrow"/>
                  <w:b/>
                  <w:noProof/>
                  <w:color w:val="3A393C"/>
                  <w:sz w:val="22"/>
                  <w:szCs w:val="22"/>
                </w:rPr>
                <w:t>«[Tax.rate]»</w:t>
              </w:r>
            </w:fldSimple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%)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2014DAF7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B20EF3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fldSimple w:instr=" MERGEFIELD  [Tax.amount]  \* MERGEFORMAT ">
              <w:r>
                <w:rPr>
                  <w:rFonts w:ascii="Arial Narrow" w:hAnsi="Arial Narrow"/>
                  <w:noProof/>
                  <w:color w:val="3A393C"/>
                  <w:sz w:val="22"/>
                  <w:szCs w:val="22"/>
                </w:rPr>
                <w:t>«[Tax.amount]»</w:t>
              </w:r>
            </w:fldSimple>
          </w:p>
        </w:tc>
      </w:tr>
      <w:tr w:rsidR="00245E8B" w14:paraId="7D11AF95" w14:textId="77777777" w:rsidTr="0012323F">
        <w:trPr>
          <w:trHeight w:val="615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C63DFB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bookmarkStart w:id="3" w:name="blockEnd_Taxes"/>
            <w:bookmarkEnd w:id="3"/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Gesamtbetrag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E8B41D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F6A537E" w14:textId="77777777" w:rsidR="00245E8B" w:rsidRDefault="00BA1A4C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[CreditNote.total_gross]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«[CreditNote.total_gross]»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</w:tbl>
    <w:p w14:paraId="2A89EAC8" w14:textId="77777777" w:rsidR="00245E8B" w:rsidRDefault="00BA1A4C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fldChar w:fldCharType="begin"/>
      </w:r>
      <w:r>
        <w:rPr>
          <w:rFonts w:ascii="Arial" w:hAnsi="Arial"/>
          <w:color w:val="3A393C"/>
          <w:sz w:val="24"/>
        </w:rPr>
        <w:instrText xml:space="preserve"> MERGEFIELD  [CreditNote.note]  \* MERGEFORMAT </w:instrText>
      </w:r>
      <w:r>
        <w:rPr>
          <w:rFonts w:ascii="Arial" w:hAnsi="Arial"/>
          <w:color w:val="3A393C"/>
          <w:sz w:val="24"/>
        </w:rPr>
        <w:fldChar w:fldCharType="separate"/>
      </w:r>
      <w:r>
        <w:rPr>
          <w:rFonts w:ascii="Arial" w:hAnsi="Arial"/>
          <w:noProof/>
          <w:color w:val="3A393C"/>
          <w:sz w:val="24"/>
        </w:rPr>
        <w:t>«[CreditNote.note]»</w:t>
      </w:r>
      <w:r>
        <w:rPr>
          <w:rFonts w:ascii="Arial" w:hAnsi="Arial"/>
          <w:color w:val="3A393C"/>
          <w:sz w:val="24"/>
        </w:rPr>
        <w:fldChar w:fldCharType="end"/>
      </w:r>
    </w:p>
    <w:p w14:paraId="0800B3AE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DF9D675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4A4FB7B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18506146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5EB067C2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3089798F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250934FF" w14:textId="77777777" w:rsidR="00245E8B" w:rsidRDefault="00331F83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0256A689" wp14:editId="513F971B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4B05A" w14:textId="77777777" w:rsidR="004F5E1D" w:rsidRDefault="004F5E1D">
      <w:r>
        <w:separator/>
      </w:r>
    </w:p>
  </w:endnote>
  <w:endnote w:type="continuationSeparator" w:id="0">
    <w:p w14:paraId="30C8704F" w14:textId="77777777" w:rsidR="004F5E1D" w:rsidRDefault="004F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C10D" w14:textId="77777777" w:rsidR="008E4C1B" w:rsidRDefault="008E4C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A685" w14:textId="77777777" w:rsidR="00245E8B" w:rsidRDefault="00331F83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322280AE" wp14:editId="70AF6927">
          <wp:simplePos x="0" y="0"/>
          <wp:positionH relativeFrom="column">
            <wp:posOffset>-540385</wp:posOffset>
          </wp:positionH>
          <wp:positionV relativeFrom="paragraph">
            <wp:posOffset>64770</wp:posOffset>
          </wp:positionV>
          <wp:extent cx="7200265" cy="123825"/>
          <wp:effectExtent l="0" t="0" r="0" b="0"/>
          <wp:wrapNone/>
          <wp:docPr id="4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00E41A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573BA497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26262B52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USt.-Id.-Nr.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F26D37">
      <w:rPr>
        <w:rFonts w:ascii="Arial Narrow" w:hAnsi="Arial Narrow" w:cs="Arial"/>
        <w:color w:val="3A393C"/>
        <w:sz w:val="16"/>
        <w:szCs w:val="16"/>
        <w:lang w:val="en-US"/>
      </w:rPr>
      <w:t xml:space="preserve">IBAN </w: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2158A2F0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F26D37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F26D3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606F82DD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D2A1" w14:textId="77777777" w:rsidR="008E4C1B" w:rsidRDefault="008E4C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D1AF" w14:textId="77777777" w:rsidR="004F5E1D" w:rsidRDefault="004F5E1D">
      <w:r>
        <w:separator/>
      </w:r>
    </w:p>
  </w:footnote>
  <w:footnote w:type="continuationSeparator" w:id="0">
    <w:p w14:paraId="657D454D" w14:textId="77777777" w:rsidR="004F5E1D" w:rsidRDefault="004F5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E3C8" w14:textId="77777777" w:rsidR="008E4C1B" w:rsidRDefault="008E4C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A01B" w14:textId="77777777" w:rsidR="00245E8B" w:rsidRDefault="00331F83">
    <w:pPr>
      <w:pStyle w:val="Kopfzeile"/>
    </w:pPr>
    <w:r>
      <w:rPr>
        <w:noProof/>
      </w:rPr>
      <w:drawing>
        <wp:inline distT="0" distB="0" distL="0" distR="0" wp14:anchorId="32940EF0" wp14:editId="750DEBF8">
          <wp:extent cx="2371090" cy="542290"/>
          <wp:effectExtent l="0" t="0" r="0" b="0"/>
          <wp:docPr id="3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14AF9" w14:textId="77777777" w:rsidR="008E4C1B" w:rsidRDefault="008E4C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8064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102D55"/>
    <w:rsid w:val="0012323F"/>
    <w:rsid w:val="00245E8B"/>
    <w:rsid w:val="00331F83"/>
    <w:rsid w:val="0037773A"/>
    <w:rsid w:val="00493ADF"/>
    <w:rsid w:val="004A7BD7"/>
    <w:rsid w:val="004F5E1D"/>
    <w:rsid w:val="006A4711"/>
    <w:rsid w:val="007C3B79"/>
    <w:rsid w:val="007E6A0B"/>
    <w:rsid w:val="00813CC7"/>
    <w:rsid w:val="008E4C1B"/>
    <w:rsid w:val="009B2F52"/>
    <w:rsid w:val="009B7779"/>
    <w:rsid w:val="00AC0E26"/>
    <w:rsid w:val="00B92535"/>
    <w:rsid w:val="00BA1A4C"/>
    <w:rsid w:val="00C450AC"/>
    <w:rsid w:val="00CB2C6A"/>
    <w:rsid w:val="00D7301D"/>
    <w:rsid w:val="00EA1EFF"/>
    <w:rsid w:val="00F2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942EB"/>
  <w15:chartTrackingRefBased/>
  <w15:docId w15:val="{A5B7C6A0-D017-5846-A11C-9B454A35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4331-29CA-4562-AD15-805E962C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280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2022-12-20T09:19:00Z</dcterms:created>
  <dcterms:modified xsi:type="dcterms:W3CDTF">2022-12-20T09:19:00Z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