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31E71" w14:textId="77777777" w:rsidR="00245E8B" w:rsidRDefault="00245E8B">
      <w:pPr>
        <w:pStyle w:val="berschrift6"/>
        <w:tabs>
          <w:tab w:val="left" w:pos="1246"/>
        </w:tabs>
        <w:ind w:right="51"/>
        <w:rPr>
          <w:rFonts w:ascii="Arial Narrow" w:hAnsi="Arial Narrow"/>
          <w:b/>
          <w:color w:val="3A393C"/>
          <w:u w:val="none"/>
          <w:lang w:val="en-US"/>
        </w:rPr>
      </w:pPr>
      <w:r>
        <w:fldChar w:fldCharType="begin"/>
      </w:r>
      <w:r>
        <w:rPr>
          <w:lang w:val="en-US"/>
        </w:rPr>
        <w:instrText xml:space="preserve"> MERGEFIELD  [Company.name]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«[Company.name]»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[Company.street]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«[Company.street]»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[Company.zip]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«[Company.zip]»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[Company.city]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«[Company.city]»</w:t>
      </w:r>
      <w:r>
        <w:fldChar w:fldCharType="end"/>
      </w:r>
    </w:p>
    <w:p w14:paraId="46438D8C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289A0C0D" w14:textId="77777777" w:rsidR="00245E8B" w:rsidRDefault="007F64FB">
      <w:pPr>
        <w:tabs>
          <w:tab w:val="left" w:pos="2977"/>
        </w:tabs>
        <w:ind w:right="51"/>
        <w:rPr>
          <w:rFonts w:ascii="Arial" w:hAnsi="Arial"/>
          <w:noProof/>
          <w:color w:val="3A393C"/>
          <w:sz w:val="24"/>
        </w:rPr>
      </w:pPr>
      <w:r>
        <w:rPr>
          <w:rFonts w:ascii="Arial" w:hAnsi="Arial"/>
          <w:noProof/>
          <w:color w:val="3A393C"/>
          <w:sz w:val="24"/>
        </w:rPr>
        <w:fldChar w:fldCharType="begin"/>
      </w:r>
      <w:r>
        <w:rPr>
          <w:rFonts w:ascii="Arial" w:hAnsi="Arial"/>
          <w:noProof/>
          <w:color w:val="3A393C"/>
          <w:sz w:val="24"/>
        </w:rPr>
        <w:instrText xml:space="preserve"> MERGEFIELD  [CreditNote.address]  \* MERGEFORMAT </w:instrText>
      </w:r>
      <w:r>
        <w:rPr>
          <w:rFonts w:ascii="Arial" w:hAnsi="Arial"/>
          <w:noProof/>
          <w:color w:val="3A393C"/>
          <w:sz w:val="24"/>
        </w:rPr>
        <w:fldChar w:fldCharType="separate"/>
      </w:r>
      <w:r>
        <w:rPr>
          <w:rFonts w:ascii="Arial" w:hAnsi="Arial"/>
          <w:noProof/>
          <w:color w:val="3A393C"/>
          <w:sz w:val="24"/>
        </w:rPr>
        <w:t>«[CreditNote.address]»</w:t>
      </w:r>
      <w:r>
        <w:rPr>
          <w:rFonts w:ascii="Arial" w:hAnsi="Arial"/>
          <w:noProof/>
          <w:color w:val="3A393C"/>
          <w:sz w:val="24"/>
        </w:rPr>
        <w:fldChar w:fldCharType="end"/>
      </w:r>
    </w:p>
    <w:p w14:paraId="38CD208C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30665BD3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61DD73A2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p w14:paraId="07AA00B8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16"/>
        </w:rPr>
      </w:pPr>
      <w:r>
        <w:rPr>
          <w:rFonts w:ascii="Arial" w:hAnsi="Arial"/>
          <w:color w:val="3A393C"/>
          <w:sz w:val="16"/>
        </w:rPr>
        <w:tab/>
      </w:r>
      <w:r>
        <w:rPr>
          <w:rFonts w:ascii="Arial" w:hAnsi="Arial"/>
          <w:b/>
          <w:color w:val="2EAADC"/>
          <w:sz w:val="16"/>
        </w:rPr>
        <w:t>Kundennummer</w:t>
      </w:r>
      <w:r>
        <w:rPr>
          <w:rFonts w:ascii="Arial" w:hAnsi="Arial"/>
          <w:color w:val="3A393C"/>
          <w:sz w:val="16"/>
        </w:rPr>
        <w:t xml:space="preserve"> </w:t>
      </w:r>
      <w:r>
        <w:rPr>
          <w:rFonts w:ascii="Arial" w:hAnsi="Arial"/>
          <w:color w:val="3A393C"/>
          <w:sz w:val="16"/>
        </w:rPr>
        <w:tab/>
      </w:r>
      <w:r w:rsidR="007F64FB">
        <w:rPr>
          <w:rFonts w:ascii="Arial" w:hAnsi="Arial"/>
          <w:b/>
          <w:color w:val="2EAADC"/>
          <w:sz w:val="16"/>
        </w:rPr>
        <w:t>Gutschriften</w:t>
      </w:r>
      <w:r>
        <w:rPr>
          <w:rFonts w:ascii="Arial" w:hAnsi="Arial"/>
          <w:b/>
          <w:color w:val="2EAADC"/>
          <w:sz w:val="16"/>
        </w:rPr>
        <w:t>nummer</w:t>
      </w:r>
      <w:r>
        <w:rPr>
          <w:rFonts w:ascii="Arial" w:hAnsi="Arial"/>
          <w:color w:val="3A393C"/>
          <w:sz w:val="16"/>
        </w:rPr>
        <w:tab/>
      </w:r>
      <w:r w:rsidR="007F64FB">
        <w:rPr>
          <w:rFonts w:ascii="Arial" w:hAnsi="Arial"/>
          <w:b/>
          <w:color w:val="2EAADC"/>
          <w:sz w:val="16"/>
        </w:rPr>
        <w:t>D</w:t>
      </w:r>
      <w:r>
        <w:rPr>
          <w:rFonts w:ascii="Arial" w:hAnsi="Arial"/>
          <w:b/>
          <w:color w:val="2EAADC"/>
          <w:sz w:val="16"/>
        </w:rPr>
        <w:t>atum</w:t>
      </w:r>
    </w:p>
    <w:p w14:paraId="1FEA57C8" w14:textId="77777777" w:rsidR="00245E8B" w:rsidRPr="008D7331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24"/>
          <w:lang w:val="en-US"/>
        </w:rPr>
      </w:pPr>
      <w:r>
        <w:rPr>
          <w:rFonts w:ascii="Arial" w:hAnsi="Arial"/>
          <w:color w:val="3A393C"/>
          <w:sz w:val="16"/>
        </w:rPr>
        <w:tab/>
      </w:r>
      <w:r>
        <w:fldChar w:fldCharType="begin"/>
      </w:r>
      <w:r w:rsidRPr="008D7331">
        <w:rPr>
          <w:lang w:val="en-US"/>
        </w:rPr>
        <w:instrText xml:space="preserve"> MERGEFIELD  [Client.client_number]  \* MERGEFORMAT </w:instrText>
      </w:r>
      <w:r>
        <w:fldChar w:fldCharType="separate"/>
      </w:r>
      <w:r w:rsidRPr="008D7331">
        <w:rPr>
          <w:rFonts w:ascii="Arial" w:hAnsi="Arial"/>
          <w:noProof/>
          <w:color w:val="3A393C"/>
          <w:sz w:val="16"/>
          <w:lang w:val="en-US"/>
        </w:rPr>
        <w:t>«[Client.client_number]»</w:t>
      </w:r>
      <w:r>
        <w:fldChar w:fldCharType="end"/>
      </w:r>
      <w:r w:rsidRPr="008D7331">
        <w:rPr>
          <w:rFonts w:ascii="Arial" w:hAnsi="Arial"/>
          <w:color w:val="3A393C"/>
          <w:sz w:val="16"/>
          <w:lang w:val="en-US"/>
        </w:rPr>
        <w:tab/>
      </w:r>
      <w:r w:rsidR="007F64FB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7F64FB">
        <w:rPr>
          <w:rFonts w:ascii="Arial" w:hAnsi="Arial"/>
          <w:noProof/>
          <w:color w:val="3A393C"/>
          <w:sz w:val="16"/>
          <w:lang w:val="en-US"/>
        </w:rPr>
        <w:instrText xml:space="preserve"> MERGEFIELD  [CreditNote.credit_note_number]  \* MERGEFORMAT </w:instrText>
      </w:r>
      <w:r w:rsidR="007F64FB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7F64FB">
        <w:rPr>
          <w:rFonts w:ascii="Arial" w:hAnsi="Arial"/>
          <w:noProof/>
          <w:color w:val="3A393C"/>
          <w:sz w:val="16"/>
          <w:lang w:val="en-US"/>
        </w:rPr>
        <w:t>«[CreditNote.credit_note_number]»</w:t>
      </w:r>
      <w:r w:rsidR="007F64FB">
        <w:rPr>
          <w:rFonts w:ascii="Arial" w:hAnsi="Arial"/>
          <w:noProof/>
          <w:color w:val="3A393C"/>
          <w:sz w:val="16"/>
          <w:lang w:val="en-US"/>
        </w:rPr>
        <w:fldChar w:fldCharType="end"/>
      </w:r>
      <w:r w:rsidRPr="008D7331">
        <w:rPr>
          <w:rFonts w:ascii="Arial" w:hAnsi="Arial"/>
          <w:noProof/>
          <w:color w:val="3A393C"/>
          <w:sz w:val="16"/>
          <w:lang w:val="en-US"/>
        </w:rPr>
        <w:tab/>
      </w:r>
      <w:r w:rsidR="007F64FB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7F64FB">
        <w:rPr>
          <w:rFonts w:ascii="Arial" w:hAnsi="Arial"/>
          <w:noProof/>
          <w:color w:val="3A393C"/>
          <w:sz w:val="16"/>
          <w:lang w:val="en-US"/>
        </w:rPr>
        <w:instrText xml:space="preserve"> MERGEFIELD  [CreditNote.date]  \* MERGEFORMAT </w:instrText>
      </w:r>
      <w:r w:rsidR="007F64FB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7F64FB">
        <w:rPr>
          <w:rFonts w:ascii="Arial" w:hAnsi="Arial"/>
          <w:noProof/>
          <w:color w:val="3A393C"/>
          <w:sz w:val="16"/>
          <w:lang w:val="en-US"/>
        </w:rPr>
        <w:t>«[CreditNote.date]»</w:t>
      </w:r>
      <w:r w:rsidR="007F64FB">
        <w:rPr>
          <w:rFonts w:ascii="Arial" w:hAnsi="Arial"/>
          <w:noProof/>
          <w:color w:val="3A393C"/>
          <w:sz w:val="16"/>
          <w:lang w:val="en-US"/>
        </w:rPr>
        <w:fldChar w:fldCharType="end"/>
      </w:r>
    </w:p>
    <w:p w14:paraId="7C364B53" w14:textId="77777777" w:rsidR="00245E8B" w:rsidRPr="008D7331" w:rsidRDefault="008C0ACE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r>
        <w:rPr>
          <w:rFonts w:ascii="Arial" w:hAnsi="Arial"/>
          <w:noProof/>
          <w:color w:val="3A393C"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41AB805D" wp14:editId="6B683D09">
                <wp:simplePos x="0" y="0"/>
                <wp:positionH relativeFrom="page">
                  <wp:posOffset>180340</wp:posOffset>
                </wp:positionH>
                <wp:positionV relativeFrom="page">
                  <wp:posOffset>5346700</wp:posOffset>
                </wp:positionV>
                <wp:extent cx="179705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15570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49F4ADC8" w14:textId="77777777" w:rsidR="00245E8B" w:rsidRDefault="007F64F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fldSimple w:instr=" MERGEFIELD  [CreditNote.intro]  \* MERGEFORMAT ">
        <w:r>
          <w:rPr>
            <w:noProof/>
          </w:rPr>
          <w:t>«[CreditNote.intro]»</w:t>
        </w:r>
      </w:fldSimple>
    </w:p>
    <w:p w14:paraId="4ABBAA99" w14:textId="77777777" w:rsidR="00245E8B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3544"/>
        <w:gridCol w:w="1012"/>
        <w:gridCol w:w="1012"/>
      </w:tblGrid>
      <w:tr w:rsidR="00245E8B" w14:paraId="7F1DD5A6" w14:textId="77777777">
        <w:trPr>
          <w:trHeight w:val="318"/>
        </w:trPr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C8C7A5D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Position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43EFFE6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Anzahl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FEC0AA7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Preis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D6151F3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Einheit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4991DAB4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Beschreibung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B7FF5F1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Steuer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70B147C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Netto</w:t>
            </w:r>
          </w:p>
        </w:tc>
      </w:tr>
      <w:bookmarkStart w:id="0" w:name="blockStart_CreditNoteItems"/>
      <w:bookmarkEnd w:id="0"/>
      <w:tr w:rsidR="00245E8B" w14:paraId="4988B8F7" w14:textId="77777777">
        <w:trPr>
          <w:trHeight w:val="595"/>
        </w:trPr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369A4435" w14:textId="77777777" w:rsidR="00245E8B" w:rsidRDefault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instrText xml:space="preserve"> MERGEFIELD  [CreditNoteItem.position]  \* MERGEFORMAT </w:instrTex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«[CreditNoteItem.position]»</w: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57376551" w14:textId="77777777" w:rsidR="00245E8B" w:rsidRDefault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[CreditNoteItem.quantity]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«[CreditNoteItem.quantity]»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0336B9E2" w14:textId="77777777" w:rsidR="00245E8B" w:rsidRDefault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[CreditNoteItem.unit_price]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«[CreditNoteItem.unit_price]»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585C454" w14:textId="77777777" w:rsidR="00245E8B" w:rsidRDefault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[CreditNoteItem.unit]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«[CreditNoteItem.unit]»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57C9B152" w14:textId="77777777" w:rsidR="00245E8B" w:rsidRDefault="007F64FB" w:rsidP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[CreditNoteItem.title]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«[CreditNoteItem.title]»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 w:rsidR="00245E8B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br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[CreditNoteItem.description]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«[CreditNoteItem.description]»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FA4695C" w14:textId="77777777" w:rsidR="00245E8B" w:rsidRPr="0012323F" w:rsidRDefault="007F64FB" w:rsidP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7F64FB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instrText xml:space="preserve"> MERGEFIELD  [CreditNoteItem.tax_rate]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7F64FB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>«[CreditNoteItem.tax_rate]»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 w:rsidR="00245E8B" w:rsidRPr="0012323F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 xml:space="preserve"> %: 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7F64FB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instrText xml:space="preserve"> MERGEFIELD  [CreditNoteItem.tax_amount]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7F64FB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>«[CreditNoteItem.tax_amount]»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16ACEB5" w14:textId="77777777" w:rsidR="00245E8B" w:rsidRDefault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[CreditNoteItem.total_net]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«[CreditNoteItem.total_net]»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tr w:rsidR="00245E8B" w14:paraId="75CACC46" w14:textId="77777777">
        <w:trPr>
          <w:trHeight w:val="214"/>
        </w:trPr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1D2CB2F3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bookmarkStart w:id="1" w:name="blockEnd_CreditNoteItems"/>
            <w:bookmarkEnd w:id="1"/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56D9D83C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7E496C54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61CDE05A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3224D70E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4A5AFF50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00187FE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</w:tr>
      <w:tr w:rsidR="00245E8B" w14:paraId="2FA10DCD" w14:textId="77777777">
        <w:trPr>
          <w:trHeight w:val="595"/>
        </w:trPr>
        <w:tc>
          <w:tcPr>
            <w:tcW w:w="7592" w:type="dxa"/>
            <w:gridSpan w:val="5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00B91B2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Zwischensumme Netto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6E0FB4E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015CE89" w14:textId="77777777" w:rsidR="00245E8B" w:rsidRDefault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[CreditNote.total_net]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«[CreditNote.total_net]»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tr w:rsidR="00245E8B" w14:paraId="4F3D094F" w14:textId="77777777" w:rsidTr="0012323F">
        <w:trPr>
          <w:trHeight w:val="615"/>
        </w:trPr>
        <w:tc>
          <w:tcPr>
            <w:tcW w:w="7592" w:type="dxa"/>
            <w:gridSpan w:val="5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509B3582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Gesamtbetrag</w:t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6D60935E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D026081" w14:textId="77777777" w:rsidR="00245E8B" w:rsidRDefault="007F64F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[CreditNote.total_gross]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«[CreditNote.total_gross]»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</w:tbl>
    <w:p w14:paraId="739AEA5F" w14:textId="77777777" w:rsidR="00245E8B" w:rsidRDefault="007F64F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fldChar w:fldCharType="begin"/>
      </w:r>
      <w:r>
        <w:rPr>
          <w:rFonts w:ascii="Arial" w:hAnsi="Arial"/>
          <w:color w:val="3A393C"/>
          <w:sz w:val="24"/>
        </w:rPr>
        <w:instrText xml:space="preserve"> MERGEFIELD  [CreditNote.note]  \* MERGEFORMAT </w:instrText>
      </w:r>
      <w:r>
        <w:rPr>
          <w:rFonts w:ascii="Arial" w:hAnsi="Arial"/>
          <w:color w:val="3A393C"/>
          <w:sz w:val="24"/>
        </w:rPr>
        <w:fldChar w:fldCharType="separate"/>
      </w:r>
      <w:r>
        <w:rPr>
          <w:rFonts w:ascii="Arial" w:hAnsi="Arial"/>
          <w:noProof/>
          <w:color w:val="3A393C"/>
          <w:sz w:val="24"/>
        </w:rPr>
        <w:t>«[CreditNote.note]»</w:t>
      </w:r>
      <w:r>
        <w:rPr>
          <w:rFonts w:ascii="Arial" w:hAnsi="Arial"/>
          <w:color w:val="3A393C"/>
          <w:sz w:val="24"/>
        </w:rPr>
        <w:fldChar w:fldCharType="end"/>
      </w:r>
    </w:p>
    <w:p w14:paraId="191E3414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36C09698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55E08F5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t>Mit freundlichen Grüßen</w:t>
      </w:r>
    </w:p>
    <w:p w14:paraId="538A5A45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7DB5FCE7" w14:textId="77777777" w:rsidR="00245E8B" w:rsidRDefault="00245E8B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color w:val="3A393C"/>
        </w:rPr>
        <w:t>Muster Firma</w:t>
      </w:r>
    </w:p>
    <w:p w14:paraId="49B42314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EB2852B" w14:textId="77777777" w:rsidR="00245E8B" w:rsidRDefault="008C0ACE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noProof/>
          <w:color w:val="3A393C"/>
        </w:rPr>
        <w:drawing>
          <wp:inline distT="0" distB="0" distL="0" distR="0" wp14:anchorId="18FA6687" wp14:editId="593BFE04">
            <wp:extent cx="2265045" cy="255270"/>
            <wp:effectExtent l="0" t="0" r="0" b="0"/>
            <wp:docPr id="1" name="Grafik 3" descr="billo-mustersignatur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illo-mustersignatur.wmf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5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134" w:bottom="1134" w:left="1134" w:header="1134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4607E" w14:textId="77777777" w:rsidR="00F57BF8" w:rsidRDefault="00F57BF8">
      <w:r>
        <w:separator/>
      </w:r>
    </w:p>
  </w:endnote>
  <w:endnote w:type="continuationSeparator" w:id="0">
    <w:p w14:paraId="584650A1" w14:textId="77777777" w:rsidR="00F57BF8" w:rsidRDefault="00F5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E89D" w14:textId="77777777" w:rsidR="00C81D39" w:rsidRDefault="00C81D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CFF56" w14:textId="77777777" w:rsidR="00245E8B" w:rsidRDefault="008C0ACE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  <w:r>
      <w:rPr>
        <w:noProof/>
      </w:rPr>
      <w:drawing>
        <wp:anchor distT="0" distB="0" distL="114300" distR="114300" simplePos="0" relativeHeight="251657728" behindDoc="1" locked="0" layoutInCell="1" allowOverlap="1" wp14:anchorId="19A5CD88" wp14:editId="08CAA710">
          <wp:simplePos x="0" y="0"/>
          <wp:positionH relativeFrom="column">
            <wp:posOffset>-540385</wp:posOffset>
          </wp:positionH>
          <wp:positionV relativeFrom="paragraph">
            <wp:posOffset>69215</wp:posOffset>
          </wp:positionV>
          <wp:extent cx="7200265" cy="123825"/>
          <wp:effectExtent l="0" t="0" r="0" b="0"/>
          <wp:wrapNone/>
          <wp:docPr id="4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FC53CC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</w:p>
  <w:p w14:paraId="3B276C83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 w:rsidRPr="0037773A">
      <w:rPr>
        <w:lang w:val="en-US"/>
      </w:rPr>
      <w:instrText xml:space="preserve"> MERGEFIELD  [Company.name]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«[Company.name]»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St.-Nr. </w:t>
    </w:r>
    <w:r>
      <w:fldChar w:fldCharType="begin"/>
    </w:r>
    <w:r w:rsidRPr="0037773A">
      <w:rPr>
        <w:lang w:val="en-US"/>
      </w:rPr>
      <w:instrText xml:space="preserve"> MERGEFIELD  [Company.tax_number]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«[Company.tax_number]»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Telefon </w:t>
    </w:r>
    <w:r>
      <w:fldChar w:fldCharType="begin"/>
    </w:r>
    <w:r w:rsidRPr="0037773A">
      <w:rPr>
        <w:lang w:val="en-US"/>
      </w:rPr>
      <w:instrText xml:space="preserve"> MERGEFIELD  [Company.phone]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«[Company.phone]»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fldChar w:fldCharType="begin"/>
    </w:r>
    <w:r w:rsidRPr="0037773A">
      <w:rPr>
        <w:lang w:val="en-US"/>
      </w:rPr>
      <w:instrText xml:space="preserve"> MERGEFIELD  Company.bank_name]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«Company.bank_name]»</w:t>
    </w:r>
    <w:r>
      <w:fldChar w:fldCharType="end"/>
    </w:r>
  </w:p>
  <w:p w14:paraId="727AA84A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[Company.street]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«[Company.street]»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USt.-Id.-Nr. </w:t>
    </w:r>
    <w:r>
      <w:fldChar w:fldCharType="begin"/>
    </w:r>
    <w:r>
      <w:rPr>
        <w:lang w:val="en-US"/>
      </w:rPr>
      <w:instrText xml:space="preserve"> MERGEFIELD  [Company.vat_number]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«[Company.vat_number]»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Telefax </w:t>
    </w:r>
    <w:r>
      <w:fldChar w:fldCharType="begin"/>
    </w:r>
    <w:r w:rsidRPr="0037773A">
      <w:rPr>
        <w:lang w:val="en-US"/>
      </w:rPr>
      <w:instrText xml:space="preserve"> MERGEFIELD  [Company.fax]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«[Company.fax]»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025118">
      <w:rPr>
        <w:rFonts w:ascii="Arial Narrow" w:hAnsi="Arial Narrow" w:cs="Arial"/>
        <w:color w:val="3A393C"/>
        <w:sz w:val="16"/>
        <w:szCs w:val="16"/>
        <w:lang w:val="en-US"/>
      </w:rPr>
      <w:t xml:space="preserve">IBAN </w:t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[Company.bank_iban]  \* MERGEFORMAT </w:instrText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«[Company.bank_iban]»</w:t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669722C1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[Company.zip]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«[Company.zip]»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fldChar w:fldCharType="begin"/>
    </w:r>
    <w:r>
      <w:rPr>
        <w:lang w:val="en-US"/>
      </w:rPr>
      <w:instrText xml:space="preserve"> MERGEFIELD  [Company.city]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«[Company.city]»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E-Mail </w:t>
    </w:r>
    <w:r>
      <w:fldChar w:fldCharType="begin"/>
    </w:r>
    <w:r>
      <w:rPr>
        <w:lang w:val="en-US"/>
      </w:rPr>
      <w:instrText xml:space="preserve"> MERGEFIELD  [Company.email]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«[Company.email]»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025118">
      <w:rPr>
        <w:rFonts w:ascii="Arial Narrow" w:hAnsi="Arial Narrow" w:cs="Arial"/>
        <w:color w:val="3A393C"/>
        <w:sz w:val="16"/>
        <w:szCs w:val="16"/>
        <w:lang w:val="en-US"/>
      </w:rPr>
      <w:t xml:space="preserve">BIC </w:t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[Company.bank_swift]  \* MERGEFORMAT </w:instrText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«[Company.bank_swift]»</w:t>
    </w:r>
    <w:r w:rsidR="00025118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4F1D3A54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230"/>
      </w:tabs>
      <w:rPr>
        <w:rFonts w:ascii="Arial Narrow" w:hAnsi="Arial Narrow" w:cs="Arial"/>
        <w:color w:val="3A393C"/>
        <w:sz w:val="16"/>
        <w:szCs w:val="16"/>
        <w:lang w:val="en-US"/>
      </w:rPr>
    </w:pPr>
    <w:fldSimple w:instr=" MERGEFIELD  [Company.country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«[Company.country]»</w:t>
      </w:r>
    </w:fldSimple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Web </w:t>
    </w:r>
    <w:fldSimple w:instr=" MERGEFIELD  [Company.www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«[Company.www]»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EB2C9" w14:textId="77777777" w:rsidR="00C81D39" w:rsidRDefault="00C81D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DB59E" w14:textId="77777777" w:rsidR="00F57BF8" w:rsidRDefault="00F57BF8">
      <w:r>
        <w:separator/>
      </w:r>
    </w:p>
  </w:footnote>
  <w:footnote w:type="continuationSeparator" w:id="0">
    <w:p w14:paraId="077E3367" w14:textId="77777777" w:rsidR="00F57BF8" w:rsidRDefault="00F57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633A" w14:textId="77777777" w:rsidR="00C81D39" w:rsidRDefault="00C81D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0507" w14:textId="77777777" w:rsidR="00245E8B" w:rsidRDefault="008C0ACE">
    <w:pPr>
      <w:pStyle w:val="Kopfzeile"/>
    </w:pPr>
    <w:r>
      <w:rPr>
        <w:noProof/>
      </w:rPr>
      <w:drawing>
        <wp:inline distT="0" distB="0" distL="0" distR="0" wp14:anchorId="06044740" wp14:editId="6D2E05EA">
          <wp:extent cx="2371090" cy="542290"/>
          <wp:effectExtent l="0" t="0" r="0" b="0"/>
          <wp:docPr id="3" name="Grafik 2" descr="billo-musterlogo.wm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illo-musterlogo.wmf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09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60F7" w14:textId="77777777" w:rsidR="00C81D39" w:rsidRDefault="00C81D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255409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00334"/>
    <w:rsid w:val="00025118"/>
    <w:rsid w:val="00057CC6"/>
    <w:rsid w:val="00080D3D"/>
    <w:rsid w:val="00102D55"/>
    <w:rsid w:val="0012323F"/>
    <w:rsid w:val="00245E8B"/>
    <w:rsid w:val="00346EBD"/>
    <w:rsid w:val="0037773A"/>
    <w:rsid w:val="00426F9E"/>
    <w:rsid w:val="00691B63"/>
    <w:rsid w:val="006A4711"/>
    <w:rsid w:val="007C3B79"/>
    <w:rsid w:val="007F64FB"/>
    <w:rsid w:val="008C0ACE"/>
    <w:rsid w:val="008D7331"/>
    <w:rsid w:val="00974853"/>
    <w:rsid w:val="00AC0E26"/>
    <w:rsid w:val="00B35CD2"/>
    <w:rsid w:val="00C42543"/>
    <w:rsid w:val="00C81D39"/>
    <w:rsid w:val="00CB2C6A"/>
    <w:rsid w:val="00D7301D"/>
    <w:rsid w:val="00D77F46"/>
    <w:rsid w:val="00E46320"/>
    <w:rsid w:val="00E811CD"/>
    <w:rsid w:val="00F5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A6C895"/>
  <w15:chartTrackingRefBased/>
  <w15:docId w15:val="{3D693158-C4BA-674C-BD05-2E50BB8C0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Rita Augustin Scheidstr</vt:lpstr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Rita Augustin Scheidstr</dc:title>
  <dc:subject/>
  <dc:creator>MEO</dc:creator>
  <cp:keywords/>
  <cp:lastModifiedBy>Alice-Fee Bock ¦ aifinyo AG</cp:lastModifiedBy>
  <cp:revision>2</cp:revision>
  <cp:lastPrinted>2001-07-06T10:26:00Z</cp:lastPrinted>
  <dcterms:created xsi:type="dcterms:W3CDTF">2022-12-20T09:19:00Z</dcterms:created>
  <dcterms:modified xsi:type="dcterms:W3CDTF">2022-12-20T09:19:00Z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