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B4401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</w:rPr>
      </w:pPr>
    </w:p>
    <w:p w14:paraId="20FCBFBE" w14:textId="77777777" w:rsidR="00245E8B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</w:rPr>
      </w:pPr>
    </w:p>
    <w:tbl>
      <w:tblPr>
        <w:tblW w:w="9639" w:type="dxa"/>
        <w:tblLayout w:type="fixed"/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229"/>
      </w:tblGrid>
      <w:tr w:rsidR="005340A8" w14:paraId="5AA99FD7" w14:textId="77777777" w:rsidTr="00622D43">
        <w:trPr>
          <w:trHeight w:val="2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1B54ACA6" w14:textId="77777777" w:rsidR="005340A8" w:rsidRPr="004D25E3" w:rsidRDefault="004D25E3" w:rsidP="000C5741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74D48">
              <w:rPr>
                <w:rFonts w:ascii="Arial" w:hAnsi="Arial" w:cs="Arial"/>
                <w:b/>
                <w:sz w:val="18"/>
                <w:szCs w:val="18"/>
                <w:lang w:val="en-US"/>
              </w:rPr>
              <w:instrText xml:space="preserve"> MERGEFIELD  [Offer.title]  \* MERGEFORMAT </w:instrTex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074D48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t>«[Offer.title]»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0C5741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="000C5741" w:rsidRPr="004D25E3">
              <w:rPr>
                <w:rFonts w:ascii="Arial" w:hAnsi="Arial" w:cs="Arial"/>
                <w:b/>
                <w:sz w:val="18"/>
                <w:szCs w:val="18"/>
                <w:lang w:val="en-US"/>
              </w:rPr>
              <w:instrText xml:space="preserve"> MERGEFIELD  [Offer.offer_number]  \* MERGEFORMAT </w:instrText>
            </w:r>
            <w:r w:rsidR="000C5741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0C5741" w:rsidRPr="004D25E3">
              <w:rPr>
                <w:rFonts w:ascii="Arial" w:hAnsi="Arial" w:cs="Arial"/>
                <w:b/>
                <w:noProof/>
                <w:sz w:val="18"/>
                <w:szCs w:val="18"/>
                <w:lang w:val="en-US"/>
              </w:rPr>
              <w:t>«[Offer.offer_number]»</w:t>
            </w:r>
            <w:r w:rsidR="000C5741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</w:tcPr>
          <w:p w14:paraId="1A7020DE" w14:textId="77777777" w:rsidR="005340A8" w:rsidRPr="00622D43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Kundennummer: 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22D43">
              <w:rPr>
                <w:rFonts w:ascii="Arial" w:hAnsi="Arial" w:cs="Arial"/>
                <w:sz w:val="18"/>
                <w:szCs w:val="18"/>
              </w:rPr>
              <w:instrText xml:space="preserve"> MERGEFIELD  [Client.client_number]  \* MERGEFORMAT </w:instrTex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22D43">
              <w:rPr>
                <w:rFonts w:ascii="Arial" w:hAnsi="Arial" w:cs="Arial"/>
                <w:noProof/>
                <w:sz w:val="18"/>
                <w:szCs w:val="18"/>
              </w:rPr>
              <w:t>«[Client.client_number]»</w:t>
            </w:r>
            <w:r w:rsidRPr="00622D4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03DCE" w14:paraId="506A791C" w14:textId="77777777" w:rsidTr="00622D43">
        <w:trPr>
          <w:trHeight w:val="20"/>
        </w:trPr>
        <w:tc>
          <w:tcPr>
            <w:tcW w:w="2410" w:type="dxa"/>
            <w:shd w:val="clear" w:color="auto" w:fill="auto"/>
          </w:tcPr>
          <w:p w14:paraId="3865E7FA" w14:textId="77777777" w:rsidR="00103DCE" w:rsidRPr="00622D43" w:rsidRDefault="00103DCE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9" w:type="dxa"/>
            <w:shd w:val="clear" w:color="auto" w:fill="auto"/>
          </w:tcPr>
          <w:p w14:paraId="388138BD" w14:textId="77777777" w:rsidR="00103DCE" w:rsidRPr="00622D43" w:rsidRDefault="000C5741" w:rsidP="000C5741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Angebot</w:t>
            </w:r>
            <w:r w:rsidR="00103DCE" w:rsidRPr="00622D43">
              <w:rPr>
                <w:rFonts w:ascii="Arial" w:hAnsi="Arial" w:cs="Arial"/>
                <w:sz w:val="18"/>
                <w:szCs w:val="18"/>
              </w:rPr>
              <w:t xml:space="preserve">snummer: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MERGEFIELD  [Offer.offer_number]  \* MERGEFORMAT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«[Offer.offer_number]»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340A8" w14:paraId="5FF63347" w14:textId="77777777" w:rsidTr="00622D43">
        <w:trPr>
          <w:trHeight w:val="20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1FB507D5" w14:textId="77777777" w:rsidR="005340A8" w:rsidRPr="005340A8" w:rsidRDefault="005340A8" w:rsidP="00622D43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14:paraId="7EFA35FD" w14:textId="77777777" w:rsidR="005340A8" w:rsidRPr="00622D43" w:rsidRDefault="005340A8" w:rsidP="00D20F2A">
            <w:pPr>
              <w:tabs>
                <w:tab w:val="left" w:pos="2977"/>
                <w:tab w:val="left" w:pos="5103"/>
                <w:tab w:val="left" w:pos="7938"/>
                <w:tab w:val="left" w:pos="28804"/>
              </w:tabs>
              <w:spacing w:line="276" w:lineRule="auto"/>
              <w:ind w:right="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22D43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="00D20F2A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D20F2A">
              <w:rPr>
                <w:rFonts w:ascii="Arial" w:hAnsi="Arial" w:cs="Arial"/>
                <w:sz w:val="18"/>
                <w:szCs w:val="18"/>
              </w:rPr>
              <w:instrText xml:space="preserve"> MERGEFIELD  [Offer.date]  \* MERGEFORMAT </w:instrText>
            </w:r>
            <w:r w:rsidR="00D20F2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20F2A">
              <w:rPr>
                <w:rFonts w:ascii="Arial" w:hAnsi="Arial" w:cs="Arial"/>
                <w:noProof/>
                <w:sz w:val="18"/>
                <w:szCs w:val="18"/>
              </w:rPr>
              <w:t>«[Offer.date]»</w:t>
            </w:r>
            <w:r w:rsidR="00D20F2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031A1B1D" w14:textId="77777777" w:rsidR="0093181A" w:rsidRDefault="00245E8B" w:rsidP="0093181A">
      <w:pPr>
        <w:tabs>
          <w:tab w:val="left" w:pos="2977"/>
          <w:tab w:val="left" w:pos="5103"/>
          <w:tab w:val="left" w:pos="7938"/>
          <w:tab w:val="left" w:pos="28804"/>
        </w:tabs>
        <w:spacing w:line="276" w:lineRule="auto"/>
        <w:ind w:right="51"/>
        <w:jc w:val="right"/>
        <w:rPr>
          <w:rFonts w:ascii="Arial" w:hAnsi="Arial"/>
          <w:color w:val="3A393C"/>
          <w:sz w:val="16"/>
        </w:rPr>
      </w:pPr>
      <w:r>
        <w:rPr>
          <w:rFonts w:ascii="Arial" w:hAnsi="Arial"/>
          <w:color w:val="3A393C"/>
          <w:sz w:val="16"/>
        </w:rPr>
        <w:tab/>
      </w:r>
    </w:p>
    <w:p w14:paraId="1B8EE5BA" w14:textId="77777777" w:rsidR="00245E8B" w:rsidRPr="006304E2" w:rsidRDefault="00ED0925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1" layoutInCell="0" allowOverlap="1" wp14:anchorId="720195E0" wp14:editId="41DFB413">
                <wp:simplePos x="0" y="0"/>
                <wp:positionH relativeFrom="page">
                  <wp:posOffset>180340</wp:posOffset>
                </wp:positionH>
                <wp:positionV relativeFrom="page">
                  <wp:posOffset>5346699</wp:posOffset>
                </wp:positionV>
                <wp:extent cx="179705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2EAADC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D0C2BF" id="Line 4" o:spid="_x0000_s1026" style="position:absolute;z-index:251657728;visibility:visible;mso-wrap-style:square;mso-width-percent:0;mso-height-percent:0;mso-wrap-distance-left:9pt;mso-wrap-distance-top:.mm;mso-wrap-distance-right:9pt;mso-wrap-distance-bottom:.mm;mso-position-horizontal:absolute;mso-position-horizontal-relative:page;mso-position-vertical:absolute;mso-position-vertical-relative:page;mso-width-percent:0;mso-height-percent:0;mso-width-relative:page;mso-height-relative:page" from="14.2pt,421pt" to="28.35pt,42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" o:allowincell="f" strokecolor="#2eaadc" strokeweight=".5pt">
                <v:stroke dashstyle="1 1" endcap="round"/>
                <v:shadow color="#205867" opacity=".5" offset="1pt"/>
                <o:lock v:ext="edit" shapetype="f"/>
                <w10:wrap anchorx="page" anchory="page"/>
                <w10:anchorlock/>
              </v:line>
            </w:pict>
          </mc:Fallback>
        </mc:AlternateContent>
      </w:r>
    </w:p>
    <w:p w14:paraId="540FE145" w14:textId="77777777" w:rsidR="00245E8B" w:rsidRPr="00103DCE" w:rsidRDefault="000C5741" w:rsidP="003D71AE">
      <w:pPr>
        <w:pStyle w:val="Textkrper2"/>
        <w:tabs>
          <w:tab w:val="left" w:pos="2410"/>
          <w:tab w:val="left" w:pos="4820"/>
          <w:tab w:val="left" w:pos="7230"/>
        </w:tabs>
        <w:ind w:right="51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</w:rPr>
        <w:fldChar w:fldCharType="begin"/>
      </w:r>
      <w:r>
        <w:rPr>
          <w:rFonts w:cs="Arial"/>
          <w:sz w:val="18"/>
          <w:szCs w:val="18"/>
        </w:rPr>
        <w:instrText xml:space="preserve"> MERGEFIELD  [Offer.intro]  \* MERGEFORMAT </w:instrText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«[Offer.intro]»</w:t>
      </w:r>
      <w:r>
        <w:rPr>
          <w:rFonts w:cs="Arial"/>
          <w:sz w:val="18"/>
          <w:szCs w:val="18"/>
        </w:rPr>
        <w:fldChar w:fldCharType="end"/>
      </w:r>
    </w:p>
    <w:p w14:paraId="0041F69A" w14:textId="77777777" w:rsidR="00245E8B" w:rsidRPr="00103DCE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rFonts w:cs="Arial"/>
          <w:color w:val="3A393C"/>
          <w:sz w:val="18"/>
          <w:szCs w:val="18"/>
          <w:lang w:val="en-US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8"/>
        <w:gridCol w:w="567"/>
        <w:gridCol w:w="142"/>
        <w:gridCol w:w="851"/>
        <w:gridCol w:w="1843"/>
        <w:gridCol w:w="1912"/>
        <w:gridCol w:w="1417"/>
        <w:gridCol w:w="1773"/>
      </w:tblGrid>
      <w:tr w:rsidR="007E0818" w:rsidRPr="00103DCE" w14:paraId="2515B4E6" w14:textId="77777777" w:rsidTr="009B4FE4">
        <w:trPr>
          <w:trHeight w:val="318"/>
        </w:trPr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D9E1FF3" w14:textId="77777777" w:rsidR="007E0818" w:rsidRPr="00103DCE" w:rsidRDefault="007E0818" w:rsidP="00FD654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Pos.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63C9B59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Anzahl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E20871D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Preis</w:t>
            </w:r>
          </w:p>
        </w:tc>
        <w:tc>
          <w:tcPr>
            <w:tcW w:w="14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0EC3EF2" w14:textId="77777777" w:rsidR="007E0818" w:rsidRPr="00103DCE" w:rsidRDefault="007E0818" w:rsidP="00551B0E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left="-142" w:right="51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237BAD6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Einheit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F074CF3" w14:textId="77777777" w:rsidR="007E0818" w:rsidRPr="00103DCE" w:rsidRDefault="007E0818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Beschreibung</w:t>
            </w:r>
          </w:p>
        </w:tc>
        <w:tc>
          <w:tcPr>
            <w:tcW w:w="510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62002BB" w14:textId="77777777" w:rsidR="007E0818" w:rsidRPr="00103DCE" w:rsidRDefault="007E0818" w:rsidP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>Netto</w:t>
            </w:r>
          </w:p>
        </w:tc>
      </w:tr>
      <w:bookmarkStart w:id="0" w:name="blockStart_OfferItems"/>
      <w:bookmarkEnd w:id="0"/>
      <w:tr w:rsidR="007E0818" w:rsidRPr="00103DCE" w14:paraId="6AD42B7F" w14:textId="77777777" w:rsidTr="009B4FE4">
        <w:trPr>
          <w:trHeight w:val="595"/>
        </w:trPr>
        <w:tc>
          <w:tcPr>
            <w:tcW w:w="56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CC9A3C9" w14:textId="77777777" w:rsidR="007E0818" w:rsidRPr="00103DCE" w:rsidRDefault="000C5741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[OfferItem.position]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«[OfferItem.position]»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E9D33C1" w14:textId="77777777" w:rsidR="007E0818" w:rsidRPr="00103DCE" w:rsidRDefault="000C5741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[OfferItem.quantity]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«[OfferItem.quantity]»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1FD755DF" w14:textId="77777777" w:rsidR="007E0818" w:rsidRPr="00103DCE" w:rsidRDefault="000C5741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[OfferItem.unit_price]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«[OfferItem.unit_price]»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42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3060F13" w14:textId="77777777" w:rsidR="007E0818" w:rsidRPr="00103DCE" w:rsidRDefault="007E081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A7D152F" w14:textId="77777777" w:rsidR="007E0818" w:rsidRPr="00103DCE" w:rsidRDefault="000C5741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[OfferItem.unit]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«[OfferItem.unit]»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BA27846" w14:textId="77777777" w:rsidR="007E0818" w:rsidRPr="00103DCE" w:rsidRDefault="000C5741" w:rsidP="000C5741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fldChar w:fldCharType="begin"/>
            </w:r>
            <w:r>
              <w:rPr>
                <w:rFonts w:cs="Arial"/>
                <w:b/>
                <w:sz w:val="18"/>
                <w:szCs w:val="18"/>
              </w:rPr>
              <w:instrText xml:space="preserve"> MERGEFIELD  [OfferItem.title]  \* MERGEFORMAT </w:instrText>
            </w:r>
            <w:r>
              <w:rPr>
                <w:rFonts w:cs="Arial"/>
                <w:b/>
                <w:sz w:val="18"/>
                <w:szCs w:val="18"/>
              </w:rPr>
              <w:fldChar w:fldCharType="separate"/>
            </w:r>
            <w:r>
              <w:rPr>
                <w:rFonts w:cs="Arial"/>
                <w:b/>
                <w:noProof/>
                <w:sz w:val="18"/>
                <w:szCs w:val="18"/>
              </w:rPr>
              <w:t>«[OfferItem.title]»</w:t>
            </w:r>
            <w:r>
              <w:rPr>
                <w:rFonts w:cs="Arial"/>
                <w:b/>
                <w:sz w:val="18"/>
                <w:szCs w:val="18"/>
              </w:rPr>
              <w:fldChar w:fldCharType="end"/>
            </w:r>
            <w:r w:rsidR="007E0818" w:rsidRPr="00103DCE">
              <w:rPr>
                <w:rFonts w:cs="Arial"/>
                <w:sz w:val="18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[OfferItem.description]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«[OfferItem.description]»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5102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2ED0B37" w14:textId="77777777" w:rsidR="007E0818" w:rsidRPr="00103DCE" w:rsidRDefault="000C5741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[OfferItem.total_net]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«[OfferItem.total_net]»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D46F99" w:rsidRPr="00103DCE" w14:paraId="28046EE0" w14:textId="77777777" w:rsidTr="00622D43">
        <w:trPr>
          <w:trHeight w:val="158"/>
        </w:trPr>
        <w:tc>
          <w:tcPr>
            <w:tcW w:w="56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895A444" w14:textId="77777777" w:rsidR="00D46F99" w:rsidRPr="00103DCE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  <w:bookmarkStart w:id="1" w:name="blockEnd_OfferItems"/>
            <w:bookmarkEnd w:id="1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4FCBABBB" w14:textId="77777777" w:rsidR="00D46F99" w:rsidRPr="00103DCE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387F568" w14:textId="77777777" w:rsidR="00D46F99" w:rsidRPr="00103DCE" w:rsidRDefault="00D46F99" w:rsidP="007E0818">
            <w:pPr>
              <w:pStyle w:val="Textkrper2"/>
              <w:tabs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21DE73C5" w14:textId="77777777" w:rsidR="00D46F99" w:rsidRPr="00103DCE" w:rsidRDefault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E0C1000" w14:textId="77777777" w:rsidR="00D46F99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FCEBC1F" w14:textId="77777777" w:rsidR="00D46F99" w:rsidRPr="00103DCE" w:rsidRDefault="00D46F99" w:rsidP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sz w:val="18"/>
                <w:szCs w:val="18"/>
              </w:rPr>
            </w:pPr>
          </w:p>
        </w:tc>
        <w:tc>
          <w:tcPr>
            <w:tcW w:w="5102" w:type="dxa"/>
            <w:gridSpan w:val="3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1913CF4D" w14:textId="77777777" w:rsidR="00D46F99" w:rsidRPr="00103DCE" w:rsidRDefault="00D46F99" w:rsidP="00D46F99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340A8" w:rsidRPr="00103DCE" w14:paraId="19E0B6D7" w14:textId="77777777" w:rsidTr="00345A62">
        <w:trPr>
          <w:trHeight w:val="202"/>
        </w:trPr>
        <w:tc>
          <w:tcPr>
            <w:tcW w:w="65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1E602A" w14:textId="77777777" w:rsidR="00241898" w:rsidRPr="00103DCE" w:rsidRDefault="00241898" w:rsidP="00EC1FE5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t xml:space="preserve">Zwischensumme </w:t>
            </w:r>
            <w:r w:rsidR="00EC1FE5">
              <w:rPr>
                <w:rFonts w:cs="Arial"/>
                <w:b/>
                <w:sz w:val="18"/>
                <w:szCs w:val="18"/>
              </w:rPr>
              <w:t>n</w:t>
            </w:r>
            <w:r w:rsidRPr="00103DCE">
              <w:rPr>
                <w:rFonts w:cs="Arial"/>
                <w:b/>
                <w:sz w:val="18"/>
                <w:szCs w:val="18"/>
              </w:rPr>
              <w:t>etto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5C0E77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63A3B196" w14:textId="77777777" w:rsidR="00241898" w:rsidRPr="00103DCE" w:rsidRDefault="000C5741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[Offer.total_net]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«[Offer.total_net]»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bookmarkStart w:id="2" w:name="blockStart_Taxes"/>
      <w:bookmarkEnd w:id="2"/>
      <w:tr w:rsidR="005340A8" w:rsidRPr="00103DCE" w14:paraId="5D12AAFE" w14:textId="77777777" w:rsidTr="00560E89">
        <w:trPr>
          <w:trHeight w:val="318"/>
        </w:trPr>
        <w:tc>
          <w:tcPr>
            <w:tcW w:w="6591" w:type="dxa"/>
            <w:gridSpan w:val="7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5CD3066F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r w:rsidRPr="00103DCE">
              <w:rPr>
                <w:rFonts w:cs="Arial"/>
                <w:b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b/>
                <w:sz w:val="18"/>
                <w:szCs w:val="18"/>
              </w:rPr>
              <w:instrText xml:space="preserve"> MERGEFIELD  [Tax.name]  \* MERGEFORMAT </w:instrText>
            </w:r>
            <w:r w:rsidRPr="00103DCE">
              <w:rPr>
                <w:rFonts w:cs="Arial"/>
                <w:b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b/>
                <w:noProof/>
                <w:sz w:val="18"/>
                <w:szCs w:val="18"/>
              </w:rPr>
              <w:t>«[Tax.name]»</w:t>
            </w:r>
            <w:r w:rsidRPr="00103DCE">
              <w:rPr>
                <w:rFonts w:cs="Arial"/>
                <w:b/>
                <w:sz w:val="18"/>
                <w:szCs w:val="18"/>
              </w:rPr>
              <w:fldChar w:fldCharType="end"/>
            </w:r>
            <w:r w:rsidRPr="00103DCE">
              <w:rPr>
                <w:rFonts w:cs="Arial"/>
                <w:b/>
                <w:sz w:val="18"/>
                <w:szCs w:val="18"/>
              </w:rPr>
              <w:t xml:space="preserve"> (</w:t>
            </w:r>
            <w:r w:rsidRPr="00103DCE">
              <w:rPr>
                <w:rFonts w:cs="Arial"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sz w:val="18"/>
                <w:szCs w:val="18"/>
              </w:rPr>
              <w:instrText xml:space="preserve"> MERGEFIELD  [Tax.rate]  \* MERGEFORMAT </w:instrText>
            </w:r>
            <w:r w:rsidRPr="00103DCE">
              <w:rPr>
                <w:rFonts w:cs="Arial"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b/>
                <w:noProof/>
                <w:sz w:val="18"/>
                <w:szCs w:val="18"/>
              </w:rPr>
              <w:t>«[Tax.rate]»</w:t>
            </w:r>
            <w:r w:rsidRPr="00103DCE">
              <w:rPr>
                <w:rFonts w:cs="Arial"/>
                <w:sz w:val="18"/>
                <w:szCs w:val="18"/>
              </w:rPr>
              <w:fldChar w:fldCharType="end"/>
            </w:r>
            <w:r w:rsidRPr="00103DCE">
              <w:rPr>
                <w:rFonts w:cs="Arial"/>
                <w:b/>
                <w:sz w:val="18"/>
                <w:szCs w:val="18"/>
              </w:rPr>
              <w:t xml:space="preserve"> %)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26AAB03C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double" w:sz="4" w:space="0" w:color="3A393C"/>
              <w:right w:val="nil"/>
            </w:tcBorders>
          </w:tcPr>
          <w:p w14:paraId="7D37B473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  <w:r w:rsidRPr="00103DCE">
              <w:rPr>
                <w:rFonts w:cs="Arial"/>
                <w:sz w:val="18"/>
                <w:szCs w:val="18"/>
              </w:rPr>
              <w:fldChar w:fldCharType="begin"/>
            </w:r>
            <w:r w:rsidRPr="00103DCE">
              <w:rPr>
                <w:rFonts w:cs="Arial"/>
                <w:sz w:val="18"/>
                <w:szCs w:val="18"/>
              </w:rPr>
              <w:instrText xml:space="preserve"> MERGEFIELD  [Tax.amount]  \* MERGEFORMAT </w:instrText>
            </w:r>
            <w:r w:rsidRPr="00103DCE">
              <w:rPr>
                <w:rFonts w:cs="Arial"/>
                <w:sz w:val="18"/>
                <w:szCs w:val="18"/>
              </w:rPr>
              <w:fldChar w:fldCharType="separate"/>
            </w:r>
            <w:r w:rsidRPr="00103DCE">
              <w:rPr>
                <w:rFonts w:cs="Arial"/>
                <w:noProof/>
                <w:sz w:val="18"/>
                <w:szCs w:val="18"/>
              </w:rPr>
              <w:t>«[Tax.amount]»</w:t>
            </w:r>
            <w:r w:rsidRPr="00103DC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5340A8" w:rsidRPr="00103DCE" w14:paraId="74BB3343" w14:textId="77777777" w:rsidTr="00560E89">
        <w:trPr>
          <w:trHeight w:val="615"/>
        </w:trPr>
        <w:tc>
          <w:tcPr>
            <w:tcW w:w="6591" w:type="dxa"/>
            <w:gridSpan w:val="7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3036BEFF" w14:textId="77777777" w:rsidR="00241898" w:rsidRPr="00103DCE" w:rsidRDefault="00241898" w:rsidP="000A3E33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sz w:val="18"/>
                <w:szCs w:val="18"/>
              </w:rPr>
            </w:pPr>
            <w:bookmarkStart w:id="3" w:name="blockEnd_Taxes"/>
            <w:bookmarkEnd w:id="3"/>
            <w:r w:rsidRPr="00103DCE">
              <w:rPr>
                <w:rFonts w:cs="Arial"/>
                <w:b/>
                <w:sz w:val="18"/>
                <w:szCs w:val="18"/>
              </w:rPr>
              <w:t>Gesamt</w:t>
            </w:r>
            <w:r w:rsidR="000A3E33">
              <w:rPr>
                <w:rFonts w:cs="Arial"/>
                <w:b/>
                <w:sz w:val="18"/>
                <w:szCs w:val="18"/>
              </w:rPr>
              <w:t xml:space="preserve"> brutto</w:t>
            </w:r>
          </w:p>
        </w:tc>
        <w:tc>
          <w:tcPr>
            <w:tcW w:w="1417" w:type="dxa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3F4A059E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double" w:sz="4" w:space="0" w:color="3A393C"/>
              <w:left w:val="nil"/>
              <w:bottom w:val="nil"/>
              <w:right w:val="nil"/>
            </w:tcBorders>
          </w:tcPr>
          <w:p w14:paraId="15C65518" w14:textId="77777777" w:rsidR="00241898" w:rsidRPr="00103DCE" w:rsidRDefault="000C5741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MERGEFIELD  [Offer.total_gross]  \* MERGEFORMAT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«[Offer.total_gross]»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241898" w:rsidRPr="00103DCE" w14:paraId="32BDE14C" w14:textId="77777777" w:rsidTr="000A3E33">
        <w:trPr>
          <w:trHeight w:val="893"/>
        </w:trPr>
        <w:tc>
          <w:tcPr>
            <w:tcW w:w="65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AA7E5C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cs="Arial"/>
                <w:b/>
                <w:color w:val="3A393C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BE745A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7C826DDE" w14:textId="77777777" w:rsidR="00241898" w:rsidRPr="00103DCE" w:rsidRDefault="00241898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jc w:val="right"/>
              <w:rPr>
                <w:rFonts w:cs="Arial"/>
                <w:color w:val="3A393C"/>
                <w:sz w:val="18"/>
                <w:szCs w:val="18"/>
              </w:rPr>
            </w:pPr>
          </w:p>
        </w:tc>
      </w:tr>
    </w:tbl>
    <w:p w14:paraId="3978FFFE" w14:textId="77777777" w:rsidR="00186FB2" w:rsidRPr="00074D48" w:rsidRDefault="000C5741" w:rsidP="00074D48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color w:val="3A393C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 xml:space="preserve"> MERGEFIELD  [Offer.note]  \* MERGEFORMAT </w:instrText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«[Offer.note]»</w:t>
      </w:r>
      <w:r>
        <w:rPr>
          <w:rFonts w:ascii="Arial" w:hAnsi="Arial" w:cs="Arial"/>
          <w:sz w:val="18"/>
          <w:szCs w:val="18"/>
        </w:rPr>
        <w:fldChar w:fldCharType="end"/>
      </w:r>
    </w:p>
    <w:sectPr w:rsidR="00186FB2" w:rsidRPr="00074D48" w:rsidSect="000F2E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3686" w:right="1134" w:bottom="1134" w:left="1134" w:header="709" w:footer="37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9BCFE" w14:textId="77777777" w:rsidR="00E759D4" w:rsidRDefault="00E759D4">
      <w:r>
        <w:separator/>
      </w:r>
    </w:p>
  </w:endnote>
  <w:endnote w:type="continuationSeparator" w:id="0">
    <w:p w14:paraId="10FF0658" w14:textId="77777777" w:rsidR="00E759D4" w:rsidRDefault="00E7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C0814" w14:textId="77777777" w:rsidR="005406D8" w:rsidRDefault="005406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Borders>
        <w:top w:val="single" w:sz="4" w:space="0" w:color="595959"/>
      </w:tblBorders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8"/>
      <w:gridCol w:w="3260"/>
      <w:gridCol w:w="3119"/>
    </w:tblGrid>
    <w:tr w:rsidR="002C1FDD" w:rsidRPr="00DB0F9B" w14:paraId="293D6E17" w14:textId="77777777" w:rsidTr="00622D43">
      <w:trPr>
        <w:trHeight w:val="20"/>
      </w:trPr>
      <w:tc>
        <w:tcPr>
          <w:tcW w:w="3828" w:type="dxa"/>
          <w:tcBorders>
            <w:top w:val="single" w:sz="4" w:space="0" w:color="595959"/>
          </w:tcBorders>
          <w:shd w:val="clear" w:color="auto" w:fill="auto"/>
        </w:tcPr>
        <w:p w14:paraId="739454A8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single" w:sz="4" w:space="0" w:color="595959"/>
          </w:tcBorders>
          <w:shd w:val="clear" w:color="auto" w:fill="auto"/>
        </w:tcPr>
        <w:p w14:paraId="1C80B728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Persönlich haftende Gesellschafterin:</w:t>
          </w:r>
        </w:p>
      </w:tc>
      <w:tc>
        <w:tcPr>
          <w:tcW w:w="3119" w:type="dxa"/>
          <w:tcBorders>
            <w:top w:val="single" w:sz="4" w:space="0" w:color="595959"/>
          </w:tcBorders>
          <w:shd w:val="clear" w:color="auto" w:fill="auto"/>
        </w:tcPr>
        <w:p w14:paraId="10FF3268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Kommanditgesellschaft:</w:t>
          </w:r>
        </w:p>
      </w:tc>
    </w:tr>
    <w:tr w:rsidR="002C1FDD" w:rsidRPr="00E04E56" w14:paraId="74C4E91E" w14:textId="77777777" w:rsidTr="00622D43">
      <w:trPr>
        <w:trHeight w:val="20"/>
      </w:trPr>
      <w:tc>
        <w:tcPr>
          <w:tcW w:w="3828" w:type="dxa"/>
          <w:shd w:val="clear" w:color="auto" w:fill="auto"/>
        </w:tcPr>
        <w:p w14:paraId="34B52593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BLZ: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, Kto: 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[Company.bank_account_number]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«[Company.bank_account_number]»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  <w:tc>
        <w:tcPr>
          <w:tcW w:w="3260" w:type="dxa"/>
          <w:shd w:val="clear" w:color="auto" w:fill="auto"/>
        </w:tcPr>
        <w:p w14:paraId="246F3B3E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Billomat </w:t>
          </w: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Geschäftsführungs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</w:rPr>
            <w:t xml:space="preserve"> GmbH,</w:t>
          </w:r>
        </w:p>
      </w:tc>
      <w:tc>
        <w:tcPr>
          <w:tcW w:w="3119" w:type="dxa"/>
          <w:shd w:val="clear" w:color="auto" w:fill="auto"/>
        </w:tcPr>
        <w:p w14:paraId="5A406DE6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Sitz: Siegen, AG HRA 8587</w:t>
          </w:r>
        </w:p>
      </w:tc>
    </w:tr>
    <w:tr w:rsidR="002C1FDD" w:rsidRPr="002C1FDD" w14:paraId="241E6AC6" w14:textId="77777777" w:rsidTr="00622D43">
      <w:trPr>
        <w:trHeight w:val="20"/>
      </w:trPr>
      <w:tc>
        <w:tcPr>
          <w:tcW w:w="3828" w:type="dxa"/>
          <w:tcBorders>
            <w:bottom w:val="nil"/>
          </w:tcBorders>
          <w:shd w:val="clear" w:color="auto" w:fill="auto"/>
        </w:tcPr>
        <w:p w14:paraId="41301890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SWIFT/BIC: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bottom w:val="nil"/>
          </w:tcBorders>
          <w:shd w:val="clear" w:color="auto" w:fill="auto"/>
        </w:tcPr>
        <w:p w14:paraId="6D2B1F1B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AG Siegen HRB 9430</w:t>
          </w:r>
        </w:p>
      </w:tc>
      <w:tc>
        <w:tcPr>
          <w:tcW w:w="3119" w:type="dxa"/>
          <w:tcBorders>
            <w:bottom w:val="nil"/>
          </w:tcBorders>
          <w:shd w:val="clear" w:color="auto" w:fill="auto"/>
        </w:tcPr>
        <w:p w14:paraId="2A554400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>USt-IdNr</w:t>
          </w:r>
          <w:proofErr w:type="spellEnd"/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.: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[Company.vat_number]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«[Company.vat_number]»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</w:tc>
    </w:tr>
    <w:tr w:rsidR="002C1FDD" w:rsidRPr="00E04E56" w14:paraId="18ADE38A" w14:textId="77777777" w:rsidTr="00622D43">
      <w:trPr>
        <w:trHeight w:val="20"/>
      </w:trPr>
      <w:tc>
        <w:tcPr>
          <w:tcW w:w="3828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3DF2FF4D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2E3910DA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Geschäftsführung: Simon Stücher</w:t>
          </w:r>
        </w:p>
      </w:tc>
      <w:tc>
        <w:tcPr>
          <w:tcW w:w="3119" w:type="dxa"/>
          <w:tcBorders>
            <w:top w:val="nil"/>
            <w:bottom w:val="single" w:sz="4" w:space="0" w:color="595959"/>
          </w:tcBorders>
          <w:shd w:val="clear" w:color="auto" w:fill="auto"/>
        </w:tcPr>
        <w:p w14:paraId="5E4859E7" w14:textId="77777777" w:rsidR="00186FB2" w:rsidRPr="00622D43" w:rsidRDefault="00186FB2" w:rsidP="00622D43">
          <w:pPr>
            <w:pStyle w:val="Fuzeile"/>
            <w:tabs>
              <w:tab w:val="clear" w:pos="4536"/>
              <w:tab w:val="clear" w:pos="9072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t>Erstellt mit Billomat (www.billomat.com)</w:t>
          </w:r>
        </w:p>
      </w:tc>
    </w:tr>
  </w:tbl>
  <w:p w14:paraId="61FED8D5" w14:textId="77777777" w:rsidR="00A8644C" w:rsidRPr="00186FB2" w:rsidRDefault="00A8644C" w:rsidP="00186FB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0" w:type="dxa"/>
      <w:tblInd w:w="-284" w:type="dxa"/>
      <w:tblLayout w:type="fixed"/>
      <w:tblCellMar>
        <w:top w:w="28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3825"/>
      <w:gridCol w:w="3258"/>
      <w:gridCol w:w="3117"/>
    </w:tblGrid>
    <w:tr w:rsidR="00ED0925" w14:paraId="6061742B" w14:textId="77777777" w:rsidTr="007159DD">
      <w:trPr>
        <w:trHeight w:val="20"/>
      </w:trPr>
      <w:tc>
        <w:tcPr>
          <w:tcW w:w="3828" w:type="dxa"/>
          <w:hideMark/>
        </w:tcPr>
        <w:p w14:paraId="0C005367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038C3DE9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362FBC8E" w14:textId="77777777" w:rsidR="00ED0925" w:rsidRDefault="00ED0925" w:rsidP="00ED0925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[Company.bank_name]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«[Company.bank_name]»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ED0925" w14:paraId="7391370B" w14:textId="77777777" w:rsidTr="007159DD">
      <w:trPr>
        <w:trHeight w:val="20"/>
      </w:trPr>
      <w:tc>
        <w:tcPr>
          <w:tcW w:w="3828" w:type="dxa"/>
          <w:hideMark/>
        </w:tcPr>
        <w:p w14:paraId="15B274A2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«[Company.street]»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7A312A9D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4B3CB8FA" w14:textId="77777777" w:rsidR="00ED0925" w:rsidRDefault="00ED0925" w:rsidP="00ED0925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BIC: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[Company.bank_swift]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«[Company.bank_swift]»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ED0925" w14:paraId="7800DA4C" w14:textId="77777777" w:rsidTr="007159DD">
      <w:trPr>
        <w:trHeight w:val="20"/>
      </w:trPr>
      <w:tc>
        <w:tcPr>
          <w:tcW w:w="3828" w:type="dxa"/>
          <w:hideMark/>
        </w:tcPr>
        <w:p w14:paraId="24F9943D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«[Company.zip]»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«[Company.city]»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  <w:hideMark/>
        </w:tcPr>
        <w:p w14:paraId="15B8A9BA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119" w:type="dxa"/>
          <w:hideMark/>
        </w:tcPr>
        <w:p w14:paraId="6853F592" w14:textId="77777777" w:rsidR="00ED0925" w:rsidRDefault="00ED0925" w:rsidP="00ED0925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IBAN: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[Company.bank_iban]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«[Company.bank_iban]»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</w:tr>
    <w:tr w:rsidR="00ED0925" w14:paraId="6C3AC833" w14:textId="77777777" w:rsidTr="007159DD">
      <w:trPr>
        <w:trHeight w:val="20"/>
      </w:trPr>
      <w:tc>
        <w:tcPr>
          <w:tcW w:w="3828" w:type="dxa"/>
          <w:hideMark/>
        </w:tcPr>
        <w:p w14:paraId="53C383E7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proofErr w:type="spellStart"/>
          <w:proofErr w:type="gramStart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Steuernummer</w:t>
          </w:r>
          <w:proofErr w:type="spell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>::</w:t>
          </w:r>
          <w:proofErr w:type="gramEnd"/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[Company.tax_number]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«[Company.tax_number]»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0EA81D26" w14:textId="77777777" w:rsidR="00ED0925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6272E151" w14:textId="77777777" w:rsidR="00ED0925" w:rsidRDefault="00ED0925" w:rsidP="00ED0925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</w:tc>
    </w:tr>
    <w:tr w:rsidR="00ED0925" w14:paraId="389436D9" w14:textId="77777777" w:rsidTr="007159DD">
      <w:trPr>
        <w:trHeight w:val="20"/>
      </w:trPr>
      <w:tc>
        <w:tcPr>
          <w:tcW w:w="3828" w:type="dxa"/>
          <w:hideMark/>
        </w:tcPr>
        <w:p w14:paraId="261F3C52" w14:textId="77777777" w:rsidR="00ED0925" w:rsidRPr="00CA3A92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  <w:r w:rsidRPr="00CA3A92">
            <w:rPr>
              <w:rFonts w:ascii="Arial" w:hAnsi="Arial" w:cs="Arial"/>
              <w:color w:val="595959"/>
              <w:sz w:val="14"/>
              <w:szCs w:val="14"/>
            </w:rPr>
            <w:t xml:space="preserve">Umsatzsteuer ID: 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begin"/>
          </w:r>
          <w:r w:rsidRPr="00CA3A92">
            <w:rPr>
              <w:rFonts w:ascii="Arial" w:hAnsi="Arial" w:cs="Arial"/>
              <w:color w:val="595959"/>
              <w:sz w:val="14"/>
              <w:szCs w:val="14"/>
            </w:rPr>
            <w:instrText xml:space="preserve"> MERGEFIELD  [Company.vat_number]  \* MERGEFORMAT </w:instrTex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separate"/>
          </w:r>
          <w:r w:rsidRPr="00CA3A92">
            <w:rPr>
              <w:rFonts w:ascii="Arial" w:hAnsi="Arial" w:cs="Arial"/>
              <w:noProof/>
              <w:color w:val="595959"/>
              <w:sz w:val="14"/>
              <w:szCs w:val="14"/>
            </w:rPr>
            <w:t>«[Company.vat_number]»</w:t>
          </w:r>
          <w:r>
            <w:rPr>
              <w:rFonts w:ascii="Arial" w:hAnsi="Arial" w:cs="Arial"/>
              <w:color w:val="595959"/>
              <w:sz w:val="14"/>
              <w:szCs w:val="14"/>
              <w:lang w:val="en-US"/>
            </w:rPr>
            <w:fldChar w:fldCharType="end"/>
          </w:r>
        </w:p>
      </w:tc>
      <w:tc>
        <w:tcPr>
          <w:tcW w:w="3260" w:type="dxa"/>
        </w:tcPr>
        <w:p w14:paraId="1759EFEE" w14:textId="77777777" w:rsidR="00ED0925" w:rsidRPr="00CA3A92" w:rsidRDefault="00ED0925" w:rsidP="00ED0925">
          <w:pPr>
            <w:pStyle w:val="Fuzeile"/>
            <w:tabs>
              <w:tab w:val="clear" w:pos="4536"/>
              <w:tab w:val="left" w:pos="472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  <w:tc>
        <w:tcPr>
          <w:tcW w:w="3119" w:type="dxa"/>
        </w:tcPr>
        <w:p w14:paraId="705644A4" w14:textId="77777777" w:rsidR="00ED0925" w:rsidRDefault="00ED0925" w:rsidP="00ED0925">
          <w:pPr>
            <w:pStyle w:val="Fuzeile"/>
            <w:tabs>
              <w:tab w:val="clear" w:pos="4536"/>
              <w:tab w:val="left" w:pos="2410"/>
              <w:tab w:val="left" w:pos="4820"/>
              <w:tab w:val="left" w:pos="7100"/>
            </w:tabs>
            <w:rPr>
              <w:rFonts w:ascii="Arial" w:hAnsi="Arial" w:cs="Arial"/>
              <w:color w:val="595959"/>
              <w:sz w:val="14"/>
              <w:szCs w:val="14"/>
            </w:rPr>
          </w:pPr>
        </w:p>
      </w:tc>
    </w:tr>
  </w:tbl>
  <w:p w14:paraId="352ADE36" w14:textId="77777777" w:rsidR="00A8644C" w:rsidRPr="00E04E56" w:rsidRDefault="00A864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11020" w14:textId="77777777" w:rsidR="00E759D4" w:rsidRDefault="00E759D4">
      <w:r>
        <w:separator/>
      </w:r>
    </w:p>
  </w:footnote>
  <w:footnote w:type="continuationSeparator" w:id="0">
    <w:p w14:paraId="19164C28" w14:textId="77777777" w:rsidR="00E759D4" w:rsidRDefault="00E7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B8927" w14:textId="77777777" w:rsidR="005406D8" w:rsidRDefault="005406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BF03" w14:textId="77777777" w:rsidR="00A8644C" w:rsidRDefault="00ED0925" w:rsidP="00FA42AF">
    <w:pPr>
      <w:pStyle w:val="Kopfzeile"/>
      <w:tabs>
        <w:tab w:val="clear" w:pos="9072"/>
        <w:tab w:val="left" w:pos="6765"/>
      </w:tabs>
    </w:pPr>
    <w:r w:rsidRPr="00B04EBA">
      <w:rPr>
        <w:noProof/>
      </w:rPr>
      <w:drawing>
        <wp:inline distT="0" distB="0" distL="0" distR="0" wp14:anchorId="311C7B9E" wp14:editId="2CBF3138">
          <wp:extent cx="2519680" cy="733425"/>
          <wp:effectExtent l="0" t="0" r="0" b="0"/>
          <wp:docPr id="1" name="Grafik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68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8644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1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2"/>
      <w:gridCol w:w="3402"/>
    </w:tblGrid>
    <w:tr w:rsidR="00A8644C" w:rsidRPr="002C1FDD" w14:paraId="4F5ECC45" w14:textId="77777777" w:rsidTr="00622D43">
      <w:tc>
        <w:tcPr>
          <w:tcW w:w="7372" w:type="dxa"/>
          <w:shd w:val="clear" w:color="auto" w:fill="auto"/>
        </w:tcPr>
        <w:p w14:paraId="600F0907" w14:textId="12C26E73" w:rsidR="00A8644C" w:rsidRPr="000931E7" w:rsidRDefault="00A8644C" w:rsidP="000931E7"/>
        <w:p w14:paraId="3BDA4742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43721E46" w14:textId="43D6ACBA" w:rsidR="005406D8" w:rsidRDefault="005406D8" w:rsidP="00ED0925">
          <w:pPr>
            <w:pStyle w:val="berschrift6"/>
            <w:tabs>
              <w:tab w:val="left" w:pos="1246"/>
            </w:tabs>
            <w:ind w:right="51"/>
            <w:rPr>
              <w:color w:val="595959"/>
            </w:rPr>
          </w:pPr>
        </w:p>
        <w:p w14:paraId="1DAD2F6B" w14:textId="77AD0D69" w:rsidR="00ED0925" w:rsidRDefault="00ED0925" w:rsidP="00ED0925">
          <w:r>
            <w:rPr>
              <w:noProof/>
            </w:rPr>
            <w:drawing>
              <wp:inline distT="0" distB="0" distL="0" distR="0" wp14:anchorId="44E85D25" wp14:editId="368ACA12">
                <wp:extent cx="3048000" cy="685800"/>
                <wp:effectExtent l="0" t="0" r="0" b="0"/>
                <wp:docPr id="5" name="Grafik 5" descr="Ein Bild, das Text, Schild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 descr="Ein Bild, das Text, Schild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0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88323A2" w14:textId="77777777" w:rsidR="00ED0925" w:rsidRPr="00ED0925" w:rsidRDefault="00ED0925" w:rsidP="00ED0925"/>
        <w:p w14:paraId="0C0041D8" w14:textId="77777777" w:rsidR="005406D8" w:rsidRDefault="005406D8" w:rsidP="005406D8"/>
        <w:p w14:paraId="00EAA9DB" w14:textId="77777777" w:rsidR="005406D8" w:rsidRPr="005406D8" w:rsidRDefault="005406D8" w:rsidP="005406D8"/>
        <w:p w14:paraId="4582D461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rFonts w:cs="Arial"/>
              <w:color w:val="595959"/>
              <w:sz w:val="14"/>
              <w:szCs w:val="14"/>
              <w:u w:val="none"/>
              <w:lang w:val="en-US"/>
            </w:rPr>
          </w:pP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[Company.name]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«[Company.name]»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[Company.street]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«[Company.street]»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|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[Company.zip]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«[Company.zip]»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cs="Arial"/>
              <w:color w:val="595959"/>
              <w:sz w:val="14"/>
              <w:szCs w:val="14"/>
              <w:u w:val="none"/>
              <w:lang w:val="en-US"/>
            </w:rPr>
            <w:t xml:space="preserve"> 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cs="Arial"/>
              <w:color w:val="595959"/>
              <w:sz w:val="14"/>
              <w:szCs w:val="14"/>
              <w:lang w:val="en-US"/>
            </w:rPr>
            <w:instrText xml:space="preserve"> MERGEFIELD  [Company.city]  \* MERGEFORMAT </w:instrTex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cs="Arial"/>
              <w:noProof/>
              <w:color w:val="595959"/>
              <w:sz w:val="14"/>
              <w:szCs w:val="14"/>
              <w:u w:val="none"/>
              <w:lang w:val="en-US"/>
            </w:rPr>
            <w:t>«[Company.city]»</w:t>
          </w:r>
          <w:r w:rsidRPr="00622D43">
            <w:rPr>
              <w:rFonts w:cs="Arial"/>
              <w:color w:val="595959"/>
              <w:sz w:val="14"/>
              <w:szCs w:val="14"/>
            </w:rPr>
            <w:fldChar w:fldCharType="end"/>
          </w:r>
        </w:p>
        <w:p w14:paraId="471A7251" w14:textId="77777777" w:rsidR="00A8644C" w:rsidRPr="00622D43" w:rsidRDefault="00A8644C" w:rsidP="00622D43">
          <w:pPr>
            <w:tabs>
              <w:tab w:val="left" w:pos="2977"/>
            </w:tabs>
            <w:ind w:right="51"/>
            <w:rPr>
              <w:rFonts w:ascii="Arial" w:hAnsi="Arial"/>
              <w:color w:val="3A393C"/>
              <w:sz w:val="24"/>
              <w:lang w:val="en-US"/>
            </w:rPr>
          </w:pPr>
        </w:p>
        <w:p w14:paraId="5CA07400" w14:textId="77777777" w:rsidR="00A8644C" w:rsidRPr="000C5741" w:rsidRDefault="000C5741" w:rsidP="00622D43">
          <w:pPr>
            <w:tabs>
              <w:tab w:val="left" w:pos="2977"/>
            </w:tabs>
            <w:ind w:right="51"/>
            <w:rPr>
              <w:rFonts w:ascii="Arial" w:hAnsi="Arial" w:cs="Arial"/>
              <w:color w:val="3A393C"/>
              <w:sz w:val="18"/>
              <w:szCs w:val="18"/>
              <w:lang w:val="en-US"/>
            </w:rPr>
          </w:pPr>
          <w:r w:rsidRPr="000C5741">
            <w:rPr>
              <w:rFonts w:ascii="Arial" w:hAnsi="Arial" w:cs="Arial"/>
              <w:sz w:val="18"/>
              <w:szCs w:val="18"/>
            </w:rPr>
            <w:fldChar w:fldCharType="begin"/>
          </w:r>
          <w:r w:rsidRPr="000C5741">
            <w:rPr>
              <w:rFonts w:ascii="Arial" w:hAnsi="Arial" w:cs="Arial"/>
              <w:sz w:val="18"/>
              <w:szCs w:val="18"/>
            </w:rPr>
            <w:instrText xml:space="preserve"> MERGEFIELD  [Offer.address]  \* MERGEFORMAT </w:instrText>
          </w:r>
          <w:r w:rsidRPr="000C5741">
            <w:rPr>
              <w:rFonts w:ascii="Arial" w:hAnsi="Arial" w:cs="Arial"/>
              <w:sz w:val="18"/>
              <w:szCs w:val="18"/>
            </w:rPr>
            <w:fldChar w:fldCharType="separate"/>
          </w:r>
          <w:r w:rsidRPr="000C5741">
            <w:rPr>
              <w:rFonts w:ascii="Arial" w:hAnsi="Arial" w:cs="Arial"/>
              <w:noProof/>
              <w:sz w:val="18"/>
              <w:szCs w:val="18"/>
            </w:rPr>
            <w:t>«[Offer.address]»</w:t>
          </w:r>
          <w:r w:rsidRPr="000C5741">
            <w:rPr>
              <w:rFonts w:ascii="Arial" w:hAnsi="Arial" w:cs="Arial"/>
              <w:sz w:val="18"/>
              <w:szCs w:val="18"/>
            </w:rPr>
            <w:fldChar w:fldCharType="end"/>
          </w:r>
        </w:p>
        <w:p w14:paraId="128F1765" w14:textId="77777777" w:rsidR="00A8644C" w:rsidRPr="00622D43" w:rsidRDefault="00A8644C" w:rsidP="00FA3B6F">
          <w:pPr>
            <w:rPr>
              <w:lang w:val="en-US"/>
            </w:rPr>
          </w:pPr>
        </w:p>
      </w:tc>
      <w:tc>
        <w:tcPr>
          <w:tcW w:w="3402" w:type="dxa"/>
          <w:shd w:val="clear" w:color="auto" w:fill="auto"/>
        </w:tcPr>
        <w:p w14:paraId="168126AE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73B5A265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</w:p>
        <w:p w14:paraId="1A23FDF2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[Company.name]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«[Company.name]»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71D1ED20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[Company.street]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«[Company.street]»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1D82D804" w14:textId="77777777" w:rsidR="00A8644C" w:rsidRPr="00622D43" w:rsidRDefault="00A8644C" w:rsidP="00FA3B6F">
          <w:pPr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</w:pP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[Company.zip]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«[Company.zip]»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[Company.city]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«[Company.city]»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t xml:space="preserve">, 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begin"/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  <w:lang w:val="en-US"/>
            </w:rPr>
            <w:instrText xml:space="preserve"> MERGEFIELD  [Company.country]  \* MERGEFORMAT </w:instrTex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separate"/>
          </w:r>
          <w:r w:rsidRPr="00622D43">
            <w:rPr>
              <w:rFonts w:ascii="Arial" w:hAnsi="Arial" w:cs="Arial"/>
              <w:b/>
              <w:noProof/>
              <w:color w:val="595959"/>
              <w:sz w:val="16"/>
              <w:szCs w:val="16"/>
              <w:lang w:val="en-US"/>
            </w:rPr>
            <w:t>«[Company.country]»</w:t>
          </w:r>
          <w:r w:rsidRPr="00622D43">
            <w:rPr>
              <w:rFonts w:ascii="Arial" w:hAnsi="Arial" w:cs="Arial"/>
              <w:b/>
              <w:color w:val="595959"/>
              <w:sz w:val="16"/>
              <w:szCs w:val="16"/>
            </w:rPr>
            <w:fldChar w:fldCharType="end"/>
          </w:r>
        </w:p>
        <w:p w14:paraId="3FA5E0CD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6"/>
              <w:szCs w:val="16"/>
              <w:lang w:val="en-US"/>
            </w:rPr>
          </w:pPr>
        </w:p>
        <w:p w14:paraId="59AE0006" w14:textId="77777777" w:rsidR="00A8644C" w:rsidRPr="00622D43" w:rsidRDefault="00A8644C" w:rsidP="00E82D60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Tel &amp; Fax: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[Company.phone]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«[Company.phone]»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0343C112" w14:textId="77777777" w:rsidR="00A8644C" w:rsidRPr="00622D43" w:rsidRDefault="00A8644C" w:rsidP="00FA3B6F">
          <w:pPr>
            <w:rPr>
              <w:rFonts w:ascii="Arial" w:hAnsi="Arial" w:cs="Arial"/>
              <w:color w:val="595959"/>
              <w:sz w:val="14"/>
              <w:szCs w:val="14"/>
              <w:lang w:val="en-US"/>
            </w:rPr>
          </w:pP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[Company.email]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«[Company.email]»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t xml:space="preserve"> | 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begin"/>
          </w:r>
          <w:r w:rsidRPr="00622D43">
            <w:rPr>
              <w:rFonts w:ascii="Arial" w:hAnsi="Arial" w:cs="Arial"/>
              <w:color w:val="595959"/>
              <w:sz w:val="14"/>
              <w:szCs w:val="14"/>
              <w:lang w:val="en-US"/>
            </w:rPr>
            <w:instrText xml:space="preserve"> MERGEFIELD  [Company.www]  \* MERGEFORMAT </w:instrTex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separate"/>
          </w:r>
          <w:r w:rsidRPr="00622D43">
            <w:rPr>
              <w:rFonts w:ascii="Arial" w:hAnsi="Arial" w:cs="Arial"/>
              <w:noProof/>
              <w:color w:val="595959"/>
              <w:sz w:val="14"/>
              <w:szCs w:val="14"/>
              <w:lang w:val="en-US"/>
            </w:rPr>
            <w:t>«[Company.www]»</w:t>
          </w:r>
          <w:r w:rsidRPr="00622D43">
            <w:rPr>
              <w:rFonts w:ascii="Arial" w:hAnsi="Arial" w:cs="Arial"/>
              <w:color w:val="595959"/>
              <w:sz w:val="14"/>
              <w:szCs w:val="14"/>
            </w:rPr>
            <w:fldChar w:fldCharType="end"/>
          </w:r>
        </w:p>
        <w:p w14:paraId="59528FAD" w14:textId="77777777" w:rsidR="00A8644C" w:rsidRPr="00622D43" w:rsidRDefault="00A8644C" w:rsidP="00622D43">
          <w:pPr>
            <w:pStyle w:val="berschrift6"/>
            <w:tabs>
              <w:tab w:val="left" w:pos="1246"/>
            </w:tabs>
            <w:ind w:right="51"/>
            <w:rPr>
              <w:color w:val="595959"/>
              <w:lang w:val="en-US"/>
            </w:rPr>
          </w:pPr>
        </w:p>
      </w:tc>
    </w:tr>
  </w:tbl>
  <w:p w14:paraId="02CF5D8B" w14:textId="77777777" w:rsidR="00A8644C" w:rsidRPr="00DB0F9B" w:rsidRDefault="00A8644C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92633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74D48"/>
    <w:rsid w:val="00080D3D"/>
    <w:rsid w:val="00082336"/>
    <w:rsid w:val="000931E7"/>
    <w:rsid w:val="0009650C"/>
    <w:rsid w:val="000A2F2B"/>
    <w:rsid w:val="000A3E33"/>
    <w:rsid w:val="000C5741"/>
    <w:rsid w:val="000F2EA7"/>
    <w:rsid w:val="000F616A"/>
    <w:rsid w:val="001007D9"/>
    <w:rsid w:val="00103DCE"/>
    <w:rsid w:val="00123880"/>
    <w:rsid w:val="00160134"/>
    <w:rsid w:val="00160811"/>
    <w:rsid w:val="00165EFC"/>
    <w:rsid w:val="0016747B"/>
    <w:rsid w:val="00186FB2"/>
    <w:rsid w:val="001A5C81"/>
    <w:rsid w:val="001C5FA5"/>
    <w:rsid w:val="0020399C"/>
    <w:rsid w:val="00210F40"/>
    <w:rsid w:val="00241898"/>
    <w:rsid w:val="00245E8B"/>
    <w:rsid w:val="00263F1B"/>
    <w:rsid w:val="002C1FDD"/>
    <w:rsid w:val="00345A62"/>
    <w:rsid w:val="00357E7C"/>
    <w:rsid w:val="0037773A"/>
    <w:rsid w:val="003817A9"/>
    <w:rsid w:val="003C3F5C"/>
    <w:rsid w:val="003D71AE"/>
    <w:rsid w:val="004072BC"/>
    <w:rsid w:val="00425D54"/>
    <w:rsid w:val="00493E34"/>
    <w:rsid w:val="004B2F2B"/>
    <w:rsid w:val="004D25E3"/>
    <w:rsid w:val="004D2DA3"/>
    <w:rsid w:val="005340A8"/>
    <w:rsid w:val="005406D8"/>
    <w:rsid w:val="00551B0E"/>
    <w:rsid w:val="00560E89"/>
    <w:rsid w:val="00562569"/>
    <w:rsid w:val="00572EF4"/>
    <w:rsid w:val="005C1FAE"/>
    <w:rsid w:val="00622D43"/>
    <w:rsid w:val="00622FF9"/>
    <w:rsid w:val="006304E2"/>
    <w:rsid w:val="0068110D"/>
    <w:rsid w:val="0068219C"/>
    <w:rsid w:val="00686971"/>
    <w:rsid w:val="006A4711"/>
    <w:rsid w:val="006F1C94"/>
    <w:rsid w:val="0070034B"/>
    <w:rsid w:val="00704BE4"/>
    <w:rsid w:val="00712082"/>
    <w:rsid w:val="007627D8"/>
    <w:rsid w:val="00780948"/>
    <w:rsid w:val="00781FA6"/>
    <w:rsid w:val="00794795"/>
    <w:rsid w:val="007A090E"/>
    <w:rsid w:val="007C3B79"/>
    <w:rsid w:val="007E0818"/>
    <w:rsid w:val="008656E8"/>
    <w:rsid w:val="008E74AE"/>
    <w:rsid w:val="00927CE1"/>
    <w:rsid w:val="0093181A"/>
    <w:rsid w:val="00936464"/>
    <w:rsid w:val="00951C69"/>
    <w:rsid w:val="00976432"/>
    <w:rsid w:val="00991F0B"/>
    <w:rsid w:val="009A186E"/>
    <w:rsid w:val="009B4FE4"/>
    <w:rsid w:val="009B5F3F"/>
    <w:rsid w:val="00A071E7"/>
    <w:rsid w:val="00A0774C"/>
    <w:rsid w:val="00A20878"/>
    <w:rsid w:val="00A4624F"/>
    <w:rsid w:val="00A72FAE"/>
    <w:rsid w:val="00A8644C"/>
    <w:rsid w:val="00AA68B7"/>
    <w:rsid w:val="00AC3485"/>
    <w:rsid w:val="00B14170"/>
    <w:rsid w:val="00B31529"/>
    <w:rsid w:val="00B41365"/>
    <w:rsid w:val="00BE553D"/>
    <w:rsid w:val="00BF4019"/>
    <w:rsid w:val="00BF547A"/>
    <w:rsid w:val="00C75C79"/>
    <w:rsid w:val="00D20F2A"/>
    <w:rsid w:val="00D46F99"/>
    <w:rsid w:val="00D7301D"/>
    <w:rsid w:val="00D77652"/>
    <w:rsid w:val="00DB0F9B"/>
    <w:rsid w:val="00DB5212"/>
    <w:rsid w:val="00DD7FD9"/>
    <w:rsid w:val="00DE4162"/>
    <w:rsid w:val="00DE7FCE"/>
    <w:rsid w:val="00E04E56"/>
    <w:rsid w:val="00E24C53"/>
    <w:rsid w:val="00E63F86"/>
    <w:rsid w:val="00E759D4"/>
    <w:rsid w:val="00E82D60"/>
    <w:rsid w:val="00EC1FE5"/>
    <w:rsid w:val="00ED0925"/>
    <w:rsid w:val="00ED4B5F"/>
    <w:rsid w:val="00EE2DDB"/>
    <w:rsid w:val="00F202C3"/>
    <w:rsid w:val="00F657E5"/>
    <w:rsid w:val="00F8502D"/>
    <w:rsid w:val="00FA3B6F"/>
    <w:rsid w:val="00FA42AF"/>
    <w:rsid w:val="00FD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49C3D9"/>
  <w15:chartTrackingRefBased/>
  <w15:docId w15:val="{43DDD834-B49A-CF45-B5EC-48CDA68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210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ED0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F6154-D039-419E-9F85-9EA88EBF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202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</dc:creator>
  <cp:keywords/>
  <cp:lastModifiedBy>Alice-Fee Bock ¦ aifinyo AG</cp:lastModifiedBy>
  <cp:revision>2</cp:revision>
  <cp:lastPrinted>2001-07-06T10:26:00Z</cp:lastPrinted>
  <dcterms:created xsi:type="dcterms:W3CDTF">2022-12-20T09:16:00Z</dcterms:created>
  <dcterms:modified xsi:type="dcterms:W3CDTF">2022-12-20T09:16:00Z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