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7199" w14:textId="77777777" w:rsidR="00245E8B" w:rsidRDefault="00245E8B">
      <w:pPr>
        <w:pStyle w:val="berschrift6"/>
        <w:tabs>
          <w:tab w:val="left" w:pos="1246"/>
        </w:tabs>
        <w:ind w:right="51"/>
        <w:rPr>
          <w:rFonts w:ascii="Arial Narrow" w:hAnsi="Arial Narrow"/>
          <w:b/>
          <w:color w:val="3A393C"/>
          <w:u w:val="none"/>
          <w:lang w:val="en-US"/>
        </w:rPr>
      </w:pPr>
      <w:r>
        <w:fldChar w:fldCharType="begin"/>
      </w:r>
      <w:r>
        <w:rPr>
          <w:lang w:val="en-US"/>
        </w:rPr>
        <w:instrText xml:space="preserve"> MERGEFIELD  [Company.name]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«[Company.name]»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[Company.street]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«[Company.street]»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[Company.zip]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«[Company.zip]»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[Company.city]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«[Company.city]»</w:t>
      </w:r>
      <w:r>
        <w:fldChar w:fldCharType="end"/>
      </w:r>
    </w:p>
    <w:p w14:paraId="6968DC83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76E07703" w14:textId="77777777" w:rsidR="00245E8B" w:rsidRPr="007E6A0B" w:rsidRDefault="00CB2C6A">
      <w:pPr>
        <w:tabs>
          <w:tab w:val="left" w:pos="2977"/>
        </w:tabs>
        <w:ind w:right="51"/>
        <w:rPr>
          <w:rFonts w:ascii="Arial" w:hAnsi="Arial" w:cs="Arial"/>
          <w:color w:val="3A393C"/>
          <w:sz w:val="24"/>
          <w:szCs w:val="24"/>
        </w:rPr>
      </w:pPr>
      <w:r w:rsidRPr="007E6A0B">
        <w:rPr>
          <w:rFonts w:ascii="Arial" w:hAnsi="Arial" w:cs="Arial"/>
          <w:sz w:val="24"/>
          <w:szCs w:val="24"/>
        </w:rPr>
        <w:fldChar w:fldCharType="begin"/>
      </w:r>
      <w:r w:rsidRPr="007E6A0B">
        <w:rPr>
          <w:rFonts w:ascii="Arial" w:hAnsi="Arial" w:cs="Arial"/>
          <w:sz w:val="24"/>
          <w:szCs w:val="24"/>
        </w:rPr>
        <w:instrText xml:space="preserve"> MERGEFIELD  [Offer.address]  \* MERGEFORMAT </w:instrText>
      </w:r>
      <w:r w:rsidRPr="007E6A0B">
        <w:rPr>
          <w:rFonts w:ascii="Arial" w:hAnsi="Arial" w:cs="Arial"/>
          <w:sz w:val="24"/>
          <w:szCs w:val="24"/>
        </w:rPr>
        <w:fldChar w:fldCharType="separate"/>
      </w:r>
      <w:r w:rsidRPr="007E6A0B">
        <w:rPr>
          <w:rFonts w:ascii="Arial" w:hAnsi="Arial" w:cs="Arial"/>
          <w:noProof/>
          <w:sz w:val="24"/>
          <w:szCs w:val="24"/>
        </w:rPr>
        <w:t>«[Offer.address]»</w:t>
      </w:r>
      <w:r w:rsidRPr="007E6A0B">
        <w:rPr>
          <w:rFonts w:ascii="Arial" w:hAnsi="Arial" w:cs="Arial"/>
          <w:sz w:val="24"/>
          <w:szCs w:val="24"/>
        </w:rPr>
        <w:fldChar w:fldCharType="end"/>
      </w:r>
    </w:p>
    <w:p w14:paraId="1C429DBC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42AA01A6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0F0E1AAB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ind w:right="51"/>
        <w:rPr>
          <w:rFonts w:ascii="Arial" w:hAnsi="Arial"/>
          <w:color w:val="3A393C"/>
          <w:sz w:val="16"/>
        </w:rPr>
      </w:pPr>
    </w:p>
    <w:p w14:paraId="2B21D209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spacing w:line="276" w:lineRule="auto"/>
        <w:ind w:right="51"/>
        <w:rPr>
          <w:rFonts w:ascii="Arial" w:hAnsi="Arial"/>
          <w:color w:val="3A393C"/>
          <w:sz w:val="16"/>
        </w:rPr>
      </w:pPr>
      <w:r>
        <w:rPr>
          <w:rFonts w:ascii="Arial" w:hAnsi="Arial"/>
          <w:color w:val="3A393C"/>
          <w:sz w:val="16"/>
        </w:rPr>
        <w:tab/>
      </w:r>
      <w:r>
        <w:rPr>
          <w:rFonts w:ascii="Arial" w:hAnsi="Arial"/>
          <w:b/>
          <w:color w:val="2EAADC"/>
          <w:sz w:val="16"/>
        </w:rPr>
        <w:t>Kundennummer</w:t>
      </w:r>
      <w:r>
        <w:rPr>
          <w:rFonts w:ascii="Arial" w:hAnsi="Arial"/>
          <w:color w:val="3A393C"/>
          <w:sz w:val="16"/>
        </w:rPr>
        <w:t xml:space="preserve"> </w:t>
      </w:r>
      <w:r>
        <w:rPr>
          <w:rFonts w:ascii="Arial" w:hAnsi="Arial"/>
          <w:color w:val="3A393C"/>
          <w:sz w:val="16"/>
        </w:rPr>
        <w:tab/>
      </w:r>
      <w:r w:rsidR="00C450AC">
        <w:rPr>
          <w:rFonts w:ascii="Arial" w:hAnsi="Arial"/>
          <w:b/>
          <w:color w:val="2EAADC"/>
          <w:sz w:val="16"/>
        </w:rPr>
        <w:t>Angebot</w:t>
      </w:r>
      <w:r>
        <w:rPr>
          <w:rFonts w:ascii="Arial" w:hAnsi="Arial"/>
          <w:b/>
          <w:color w:val="2EAADC"/>
          <w:sz w:val="16"/>
        </w:rPr>
        <w:t>snummer</w:t>
      </w:r>
      <w:r>
        <w:rPr>
          <w:rFonts w:ascii="Arial" w:hAnsi="Arial"/>
          <w:color w:val="3A393C"/>
          <w:sz w:val="16"/>
        </w:rPr>
        <w:tab/>
      </w:r>
      <w:r w:rsidR="00C450AC">
        <w:rPr>
          <w:rFonts w:ascii="Arial" w:hAnsi="Arial"/>
          <w:b/>
          <w:color w:val="2EAADC"/>
          <w:sz w:val="16"/>
        </w:rPr>
        <w:t>Angebots</w:t>
      </w:r>
      <w:r>
        <w:rPr>
          <w:rFonts w:ascii="Arial" w:hAnsi="Arial"/>
          <w:b/>
          <w:color w:val="2EAADC"/>
          <w:sz w:val="16"/>
        </w:rPr>
        <w:t>datum</w:t>
      </w:r>
    </w:p>
    <w:p w14:paraId="4B837AC9" w14:textId="77777777" w:rsidR="00245E8B" w:rsidRPr="00C450AC" w:rsidRDefault="00245E8B">
      <w:pPr>
        <w:tabs>
          <w:tab w:val="left" w:pos="2410"/>
          <w:tab w:val="left" w:pos="4820"/>
          <w:tab w:val="left" w:pos="7230"/>
          <w:tab w:val="left" w:pos="28804"/>
        </w:tabs>
        <w:spacing w:line="276" w:lineRule="auto"/>
        <w:ind w:right="51"/>
        <w:rPr>
          <w:rFonts w:ascii="Arial" w:hAnsi="Arial"/>
          <w:color w:val="3A393C"/>
          <w:sz w:val="24"/>
          <w:lang w:val="en-US"/>
        </w:rPr>
      </w:pPr>
      <w:r>
        <w:rPr>
          <w:rFonts w:ascii="Arial" w:hAnsi="Arial"/>
          <w:color w:val="3A393C"/>
          <w:sz w:val="16"/>
        </w:rPr>
        <w:tab/>
      </w:r>
      <w:r>
        <w:fldChar w:fldCharType="begin"/>
      </w:r>
      <w:r w:rsidRPr="00C450AC">
        <w:rPr>
          <w:lang w:val="en-US"/>
        </w:rPr>
        <w:instrText xml:space="preserve"> MERGEFIELD  [Client.client_number]  \* MERGEFORMAT </w:instrText>
      </w:r>
      <w:r>
        <w:fldChar w:fldCharType="separate"/>
      </w:r>
      <w:r w:rsidRPr="00C450AC">
        <w:rPr>
          <w:rFonts w:ascii="Arial" w:hAnsi="Arial"/>
          <w:noProof/>
          <w:color w:val="3A393C"/>
          <w:sz w:val="16"/>
          <w:lang w:val="en-US"/>
        </w:rPr>
        <w:t>«[Client.client_number]»</w:t>
      </w:r>
      <w:r>
        <w:fldChar w:fldCharType="end"/>
      </w:r>
      <w:r w:rsidRPr="00C450AC">
        <w:rPr>
          <w:rFonts w:ascii="Arial" w:hAnsi="Arial"/>
          <w:color w:val="3A393C"/>
          <w:sz w:val="16"/>
          <w:lang w:val="en-US"/>
        </w:rPr>
        <w:tab/>
      </w:r>
      <w:r w:rsidR="00C450AC">
        <w:rPr>
          <w:rFonts w:ascii="Arial" w:hAnsi="Arial"/>
          <w:noProof/>
          <w:color w:val="3A393C"/>
          <w:sz w:val="16"/>
          <w:lang w:val="en-US"/>
        </w:rPr>
        <w:fldChar w:fldCharType="begin"/>
      </w:r>
      <w:r w:rsidR="00C450AC">
        <w:rPr>
          <w:rFonts w:ascii="Arial" w:hAnsi="Arial"/>
          <w:noProof/>
          <w:color w:val="3A393C"/>
          <w:sz w:val="16"/>
          <w:lang w:val="en-US"/>
        </w:rPr>
        <w:instrText xml:space="preserve"> MERGEFIELD  [Offer.offer_number]  \* MERGEFORMAT </w:instrText>
      </w:r>
      <w:r w:rsidR="00C450AC">
        <w:rPr>
          <w:rFonts w:ascii="Arial" w:hAnsi="Arial"/>
          <w:noProof/>
          <w:color w:val="3A393C"/>
          <w:sz w:val="16"/>
          <w:lang w:val="en-US"/>
        </w:rPr>
        <w:fldChar w:fldCharType="separate"/>
      </w:r>
      <w:r w:rsidR="00C450AC">
        <w:rPr>
          <w:rFonts w:ascii="Arial" w:hAnsi="Arial"/>
          <w:noProof/>
          <w:color w:val="3A393C"/>
          <w:sz w:val="16"/>
          <w:lang w:val="en-US"/>
        </w:rPr>
        <w:t>«[Offer.offer_number]»</w:t>
      </w:r>
      <w:r w:rsidR="00C450AC">
        <w:rPr>
          <w:rFonts w:ascii="Arial" w:hAnsi="Arial"/>
          <w:noProof/>
          <w:color w:val="3A393C"/>
          <w:sz w:val="16"/>
          <w:lang w:val="en-US"/>
        </w:rPr>
        <w:fldChar w:fldCharType="end"/>
      </w:r>
      <w:r w:rsidRPr="00C450AC">
        <w:rPr>
          <w:rFonts w:ascii="Arial" w:hAnsi="Arial"/>
          <w:noProof/>
          <w:color w:val="3A393C"/>
          <w:sz w:val="16"/>
          <w:lang w:val="en-US"/>
        </w:rPr>
        <w:tab/>
      </w:r>
      <w:r w:rsidR="00CB2C6A" w:rsidRPr="00CB2C6A">
        <w:rPr>
          <w:rFonts w:ascii="Arial" w:hAnsi="Arial"/>
          <w:noProof/>
          <w:color w:val="3A393C"/>
          <w:sz w:val="16"/>
          <w:lang w:val="en-US"/>
        </w:rPr>
        <w:fldChar w:fldCharType="begin"/>
      </w:r>
      <w:r w:rsidR="00CB2C6A" w:rsidRPr="00C450AC">
        <w:rPr>
          <w:rFonts w:ascii="Arial" w:hAnsi="Arial"/>
          <w:noProof/>
          <w:color w:val="3A393C"/>
          <w:sz w:val="16"/>
          <w:lang w:val="en-US"/>
        </w:rPr>
        <w:instrText xml:space="preserve"> MERGEFIELD  [Offer.date]  \* MERGEFORMAT </w:instrText>
      </w:r>
      <w:r w:rsidR="00CB2C6A" w:rsidRPr="00CB2C6A">
        <w:rPr>
          <w:rFonts w:ascii="Arial" w:hAnsi="Arial"/>
          <w:noProof/>
          <w:color w:val="3A393C"/>
          <w:sz w:val="16"/>
          <w:lang w:val="en-US"/>
        </w:rPr>
        <w:fldChar w:fldCharType="separate"/>
      </w:r>
      <w:r w:rsidR="00CB2C6A" w:rsidRPr="00C450AC">
        <w:rPr>
          <w:rFonts w:ascii="Arial" w:hAnsi="Arial"/>
          <w:noProof/>
          <w:color w:val="3A393C"/>
          <w:sz w:val="16"/>
          <w:lang w:val="en-US"/>
        </w:rPr>
        <w:t>«[Offer.date]»</w:t>
      </w:r>
      <w:r w:rsidR="00CB2C6A" w:rsidRPr="00CB2C6A">
        <w:rPr>
          <w:rFonts w:ascii="Arial" w:hAnsi="Arial"/>
          <w:noProof/>
          <w:color w:val="3A393C"/>
          <w:sz w:val="16"/>
          <w:lang w:val="en-US"/>
        </w:rPr>
        <w:fldChar w:fldCharType="end"/>
      </w:r>
    </w:p>
    <w:p w14:paraId="0E0A50DB" w14:textId="77777777" w:rsidR="00245E8B" w:rsidRPr="00C450AC" w:rsidRDefault="00A267BD">
      <w:pPr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  <w:r>
        <w:rPr>
          <w:rFonts w:ascii="Arial" w:hAnsi="Arial"/>
          <w:noProof/>
          <w:color w:val="3A393C"/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22BA3619" wp14:editId="5CBA30ED">
                <wp:simplePos x="0" y="0"/>
                <wp:positionH relativeFrom="page">
                  <wp:posOffset>180340</wp:posOffset>
                </wp:positionH>
                <wp:positionV relativeFrom="page">
                  <wp:posOffset>5346700</wp:posOffset>
                </wp:positionV>
                <wp:extent cx="179705" cy="0"/>
                <wp:effectExtent l="0" t="0" r="0" b="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970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2EAADC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EBF8F5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421pt" to="28.35pt,42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" o:allowincell="f" strokecolor="#2eaadc" strokeweight=".5pt">
                <v:stroke dashstyle="1 1" endcap="round"/>
                <v:shadow color="#205867" opacity=".5" offset="1pt"/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3CCCA140" w14:textId="77777777" w:rsidR="00245E8B" w:rsidRDefault="00CB2C6A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  <w:fldSimple w:instr=" MERGEFIELD  [Offer.intro]  \* MERGEFORMAT ">
        <w:r>
          <w:rPr>
            <w:noProof/>
          </w:rPr>
          <w:t>«[Offer.intro]»</w:t>
        </w:r>
      </w:fldSimple>
    </w:p>
    <w:p w14:paraId="1152D6DD" w14:textId="77777777" w:rsidR="00245E8B" w:rsidRDefault="00245E8B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3544"/>
        <w:gridCol w:w="1012"/>
        <w:gridCol w:w="1012"/>
      </w:tblGrid>
      <w:tr w:rsidR="00245E8B" w14:paraId="5A96A390" w14:textId="77777777">
        <w:trPr>
          <w:trHeight w:val="318"/>
        </w:trPr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209A21F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Position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69D3DD4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Anzahl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4959BB31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Preis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126F2417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Einheit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4CC83F4D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Beschreibung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931489C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Steuer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2BB6822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Netto</w:t>
            </w:r>
          </w:p>
        </w:tc>
      </w:tr>
      <w:bookmarkStart w:id="0" w:name="blockStart_OfferItems"/>
      <w:bookmarkEnd w:id="0"/>
      <w:tr w:rsidR="00245E8B" w14:paraId="006129CD" w14:textId="77777777">
        <w:trPr>
          <w:trHeight w:val="595"/>
        </w:trPr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600DA287" w14:textId="77777777" w:rsidR="00245E8B" w:rsidRDefault="00CB2C6A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instrText xml:space="preserve"> MERGEFIELD  [OfferItem.position]  \* MERGEFORMAT </w:instrText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«[OfferItem.position]»</w:t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0620FF5F" w14:textId="77777777" w:rsidR="00245E8B" w:rsidRDefault="0012323F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[OfferItem.quantity]  \* MERGEFORMAT </w:instrTex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«[OfferItem.quantity]»</w: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3AF18953" w14:textId="77777777" w:rsidR="00245E8B" w:rsidRDefault="0012323F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[OfferItem.unit_price]  \* MERGEFORMAT </w:instrTex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«[OfferItem.unit_price]»</w: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5F2DF643" w14:textId="77777777" w:rsidR="00245E8B" w:rsidRDefault="0012323F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[OfferItem.unit]  \* MERGEFORMAT </w:instrTex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«[OfferItem.unit]»</w: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014D62A1" w14:textId="77777777" w:rsidR="00245E8B" w:rsidRDefault="0012323F" w:rsidP="0012323F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[OfferItem.title]  \* MERGEFORMAT </w:instrTex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«[OfferItem.title]»</w: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  <w:r w:rsidR="00245E8B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br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[OfferItem.description]  \* MERGEFORMAT </w:instrTex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«[OfferItem.description]»</w: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10CD5863" w14:textId="77777777" w:rsidR="00245E8B" w:rsidRPr="0012323F" w:rsidRDefault="0012323F" w:rsidP="0012323F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</w:pP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instrText xml:space="preserve"> MERGEFIELD  [OfferItem.tax_rate]  \* MERGEFORMAT </w:instrTex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t>«[OfferItem.tax_rate]»</w: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  <w:r w:rsidR="00245E8B" w:rsidRPr="0012323F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t xml:space="preserve"> %: </w: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instrText xml:space="preserve"> MERGEFIELD  [OfferItem.tax_amount]  \* MERGEFORMAT </w:instrTex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t>«[OfferItem.tax_amount]»</w: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30C493A7" w14:textId="77777777" w:rsidR="00245E8B" w:rsidRDefault="0012323F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[OfferItem.total_net]  \* MERGEFORMAT </w:instrTex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«[OfferItem.total_net]»</w: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  <w:tr w:rsidR="00245E8B" w14:paraId="6A922050" w14:textId="77777777">
        <w:trPr>
          <w:trHeight w:val="214"/>
        </w:trPr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2A8D5B2E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  <w:bookmarkStart w:id="1" w:name="blockEnd_OfferItems"/>
            <w:bookmarkEnd w:id="1"/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0BEFAA4D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04650722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32CF5332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3544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56B76AF5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558F2DA1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70D65BF1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</w:pPr>
          </w:p>
        </w:tc>
      </w:tr>
      <w:tr w:rsidR="00245E8B" w14:paraId="394D3F38" w14:textId="77777777">
        <w:trPr>
          <w:trHeight w:val="595"/>
        </w:trPr>
        <w:tc>
          <w:tcPr>
            <w:tcW w:w="7592" w:type="dxa"/>
            <w:gridSpan w:val="5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02EE8F55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Zwischensumme Netto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14FD636F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57DC4B9A" w14:textId="77777777" w:rsidR="00245E8B" w:rsidRDefault="0012323F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color w:val="3A393C"/>
                <w:sz w:val="22"/>
                <w:szCs w:val="22"/>
              </w:rPr>
            </w:pP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[Offer.total_net]  \* MERGEFORMAT </w:instrTex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«[Offer.total_net]»</w: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  <w:bookmarkStart w:id="2" w:name="blockStart_Taxes"/>
      <w:bookmarkEnd w:id="2"/>
      <w:tr w:rsidR="00245E8B" w14:paraId="2989B292" w14:textId="77777777" w:rsidTr="0012323F">
        <w:trPr>
          <w:trHeight w:val="318"/>
        </w:trPr>
        <w:tc>
          <w:tcPr>
            <w:tcW w:w="7592" w:type="dxa"/>
            <w:gridSpan w:val="5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637F0CE0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instrText xml:space="preserve"> MERGEFIELD  [Tax.name]  \* MERGEFORMAT </w:instrText>
            </w: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color w:val="3A393C"/>
                <w:sz w:val="22"/>
                <w:szCs w:val="22"/>
              </w:rPr>
              <w:t>«[Tax.name]»</w:t>
            </w: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 xml:space="preserve"> (</w:t>
            </w:r>
            <w:fldSimple w:instr=" MERGEFIELD  [Tax.rate]  \* MERGEFORMAT ">
              <w:r>
                <w:rPr>
                  <w:rFonts w:ascii="Arial Narrow" w:hAnsi="Arial Narrow"/>
                  <w:b/>
                  <w:noProof/>
                  <w:color w:val="3A393C"/>
                  <w:sz w:val="22"/>
                  <w:szCs w:val="22"/>
                </w:rPr>
                <w:t>«[Tax.rate]»</w:t>
              </w:r>
            </w:fldSimple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 xml:space="preserve"> %)</w:t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1C1DDCCC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40AC3568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color w:val="3A393C"/>
                <w:sz w:val="22"/>
                <w:szCs w:val="22"/>
              </w:rPr>
            </w:pPr>
            <w:fldSimple w:instr=" MERGEFIELD  [Tax.amount]  \* MERGEFORMAT ">
              <w:r>
                <w:rPr>
                  <w:rFonts w:ascii="Arial Narrow" w:hAnsi="Arial Narrow"/>
                  <w:noProof/>
                  <w:color w:val="3A393C"/>
                  <w:sz w:val="22"/>
                  <w:szCs w:val="22"/>
                </w:rPr>
                <w:t>«[Tax.amount]»</w:t>
              </w:r>
            </w:fldSimple>
          </w:p>
        </w:tc>
      </w:tr>
      <w:tr w:rsidR="00245E8B" w14:paraId="67835919" w14:textId="77777777" w:rsidTr="0012323F">
        <w:trPr>
          <w:trHeight w:val="615"/>
        </w:trPr>
        <w:tc>
          <w:tcPr>
            <w:tcW w:w="7592" w:type="dxa"/>
            <w:gridSpan w:val="5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22945213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bookmarkStart w:id="3" w:name="blockEnd_Taxes"/>
            <w:bookmarkEnd w:id="3"/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Gesamtbetrag</w:t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2F1D5DDF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14A70BFB" w14:textId="77777777" w:rsidR="00245E8B" w:rsidRDefault="0012323F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[Offer.total_gross]  \* MERGEFORMAT </w:instrTex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«[Offer.total_gross]»</w:t>
            </w:r>
            <w:r w:rsidRPr="0012323F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</w:tbl>
    <w:p w14:paraId="34FE07C6" w14:textId="77777777" w:rsidR="00245E8B" w:rsidRDefault="0012323F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  <w:r w:rsidRPr="0012323F">
        <w:rPr>
          <w:rFonts w:ascii="Arial" w:hAnsi="Arial"/>
          <w:color w:val="3A393C"/>
          <w:sz w:val="24"/>
        </w:rPr>
        <w:fldChar w:fldCharType="begin"/>
      </w:r>
      <w:r w:rsidRPr="0012323F">
        <w:rPr>
          <w:rFonts w:ascii="Arial" w:hAnsi="Arial"/>
          <w:color w:val="3A393C"/>
          <w:sz w:val="24"/>
        </w:rPr>
        <w:instrText xml:space="preserve"> MERGEFIELD  [Offer.note]  \* MERGEFORMAT </w:instrText>
      </w:r>
      <w:r w:rsidRPr="0012323F">
        <w:rPr>
          <w:rFonts w:ascii="Arial" w:hAnsi="Arial"/>
          <w:color w:val="3A393C"/>
          <w:sz w:val="24"/>
        </w:rPr>
        <w:fldChar w:fldCharType="separate"/>
      </w:r>
      <w:r w:rsidRPr="0012323F">
        <w:rPr>
          <w:rFonts w:ascii="Arial" w:hAnsi="Arial"/>
          <w:color w:val="3A393C"/>
          <w:sz w:val="24"/>
        </w:rPr>
        <w:t>«[Offer.note]»</w:t>
      </w:r>
      <w:r w:rsidRPr="0012323F">
        <w:rPr>
          <w:rFonts w:ascii="Arial" w:hAnsi="Arial"/>
          <w:color w:val="3A393C"/>
          <w:sz w:val="24"/>
        </w:rPr>
        <w:fldChar w:fldCharType="end"/>
      </w:r>
    </w:p>
    <w:p w14:paraId="107CFBCB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25D44B74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5C5F572A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  <w:r>
        <w:rPr>
          <w:rFonts w:ascii="Arial" w:hAnsi="Arial"/>
          <w:color w:val="3A393C"/>
          <w:sz w:val="24"/>
        </w:rPr>
        <w:t>Mit freundlichen Grüßen</w:t>
      </w:r>
    </w:p>
    <w:p w14:paraId="509FBEAC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1B62B337" w14:textId="77777777" w:rsidR="00245E8B" w:rsidRDefault="00245E8B">
      <w:pPr>
        <w:pStyle w:val="berschrift8"/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color w:val="3A393C"/>
        </w:rPr>
        <w:t>Muster Firma</w:t>
      </w:r>
    </w:p>
    <w:p w14:paraId="3481F995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7950903C" w14:textId="77777777" w:rsidR="00245E8B" w:rsidRDefault="00A267BD">
      <w:pPr>
        <w:pStyle w:val="berschrift8"/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noProof/>
          <w:color w:val="3A393C"/>
        </w:rPr>
        <w:drawing>
          <wp:inline distT="0" distB="0" distL="0" distR="0" wp14:anchorId="6DF3D7C0" wp14:editId="3EA8D0EB">
            <wp:extent cx="2265045" cy="255270"/>
            <wp:effectExtent l="0" t="0" r="0" b="0"/>
            <wp:docPr id="1" name="Grafik 3" descr="billo-mustersignatur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illo-mustersignatur.wmf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5E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35" w:right="1134" w:bottom="1134" w:left="1134" w:header="1134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C967A" w14:textId="77777777" w:rsidR="00EE7ABE" w:rsidRDefault="00EE7ABE">
      <w:r>
        <w:separator/>
      </w:r>
    </w:p>
  </w:endnote>
  <w:endnote w:type="continuationSeparator" w:id="0">
    <w:p w14:paraId="68301462" w14:textId="77777777" w:rsidR="00EE7ABE" w:rsidRDefault="00EE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BC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rutiger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CB09E" w14:textId="77777777" w:rsidR="008E4C1B" w:rsidRDefault="008E4C1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585E6" w14:textId="77777777" w:rsidR="00245E8B" w:rsidRDefault="00A267BD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</w:pPr>
    <w:r>
      <w:rPr>
        <w:noProof/>
      </w:rPr>
      <w:drawing>
        <wp:anchor distT="0" distB="0" distL="114300" distR="114300" simplePos="0" relativeHeight="251657728" behindDoc="1" locked="0" layoutInCell="1" allowOverlap="1" wp14:anchorId="2241299E" wp14:editId="38E64F51">
          <wp:simplePos x="0" y="0"/>
          <wp:positionH relativeFrom="column">
            <wp:posOffset>-540385</wp:posOffset>
          </wp:positionH>
          <wp:positionV relativeFrom="paragraph">
            <wp:posOffset>64770</wp:posOffset>
          </wp:positionV>
          <wp:extent cx="7200265" cy="123825"/>
          <wp:effectExtent l="0" t="0" r="0" b="0"/>
          <wp:wrapNone/>
          <wp:docPr id="4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EE8878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</w:pPr>
  </w:p>
  <w:p w14:paraId="18F63B1D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 w:rsidRPr="0037773A">
      <w:rPr>
        <w:lang w:val="en-US"/>
      </w:rPr>
      <w:instrText xml:space="preserve"> MERGEFIELD  [Company.name]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«[Company.name]»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St.-Nr. </w:t>
    </w:r>
    <w:r>
      <w:fldChar w:fldCharType="begin"/>
    </w:r>
    <w:r w:rsidRPr="0037773A">
      <w:rPr>
        <w:lang w:val="en-US"/>
      </w:rPr>
      <w:instrText xml:space="preserve"> MERGEFIELD  [Company.tax_number]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«[Company.tax_number]»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Telefon </w:t>
    </w:r>
    <w:r>
      <w:fldChar w:fldCharType="begin"/>
    </w:r>
    <w:r w:rsidRPr="0037773A">
      <w:rPr>
        <w:lang w:val="en-US"/>
      </w:rPr>
      <w:instrText xml:space="preserve"> MERGEFIELD  [Company.phone]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«[Company.phone]»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fldChar w:fldCharType="begin"/>
    </w:r>
    <w:r w:rsidRPr="0037773A">
      <w:rPr>
        <w:lang w:val="en-US"/>
      </w:rPr>
      <w:instrText xml:space="preserve"> MERGEFIELD  Company.bank_name]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«Company.bank_name]»</w:t>
    </w:r>
    <w:r>
      <w:fldChar w:fldCharType="end"/>
    </w:r>
  </w:p>
  <w:p w14:paraId="39468C78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>
      <w:rPr>
        <w:lang w:val="en-US"/>
      </w:rPr>
      <w:instrText xml:space="preserve"> MERGEFIELD  [Company.street]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«[Company.street]»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USt.-Id.-Nr. </w:t>
    </w:r>
    <w:r>
      <w:fldChar w:fldCharType="begin"/>
    </w:r>
    <w:r>
      <w:rPr>
        <w:lang w:val="en-US"/>
      </w:rPr>
      <w:instrText xml:space="preserve"> MERGEFIELD  [Company.vat_number]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«[Company.vat_number]»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Telefax </w:t>
    </w:r>
    <w:r>
      <w:fldChar w:fldCharType="begin"/>
    </w:r>
    <w:r w:rsidRPr="0037773A">
      <w:rPr>
        <w:lang w:val="en-US"/>
      </w:rPr>
      <w:instrText xml:space="preserve"> MERGEFIELD  [Company.fax]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«[Company.fax]»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 w:rsidR="00392C67">
      <w:rPr>
        <w:rFonts w:ascii="Arial Narrow" w:hAnsi="Arial Narrow" w:cs="Arial"/>
        <w:color w:val="3A393C"/>
        <w:sz w:val="16"/>
        <w:szCs w:val="16"/>
        <w:lang w:val="en-US"/>
      </w:rPr>
      <w:t xml:space="preserve">IBAN </w:t>
    </w:r>
    <w:r w:rsidR="00392C67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begin"/>
    </w:r>
    <w:r w:rsidR="00392C67">
      <w:rPr>
        <w:rFonts w:ascii="Arial Narrow" w:hAnsi="Arial Narrow" w:cs="Arial"/>
        <w:noProof/>
        <w:color w:val="3A393C"/>
        <w:sz w:val="16"/>
        <w:szCs w:val="16"/>
        <w:lang w:val="en-US"/>
      </w:rPr>
      <w:instrText xml:space="preserve"> MERGEFIELD  [Company.bank_iban]  \* MERGEFORMAT </w:instrText>
    </w:r>
    <w:r w:rsidR="00392C67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separate"/>
    </w:r>
    <w:r w:rsidR="00392C67">
      <w:rPr>
        <w:rFonts w:ascii="Arial Narrow" w:hAnsi="Arial Narrow" w:cs="Arial"/>
        <w:noProof/>
        <w:color w:val="3A393C"/>
        <w:sz w:val="16"/>
        <w:szCs w:val="16"/>
        <w:lang w:val="en-US"/>
      </w:rPr>
      <w:t>«[Company.bank_iban]»</w:t>
    </w:r>
    <w:r w:rsidR="00392C67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end"/>
    </w:r>
  </w:p>
  <w:p w14:paraId="6287B5A1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>
      <w:rPr>
        <w:lang w:val="en-US"/>
      </w:rPr>
      <w:instrText xml:space="preserve"> MERGEFIELD  [Company.zip]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«[Company.zip]»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 xml:space="preserve"> </w:t>
    </w:r>
    <w:r>
      <w:fldChar w:fldCharType="begin"/>
    </w:r>
    <w:r>
      <w:rPr>
        <w:lang w:val="en-US"/>
      </w:rPr>
      <w:instrText xml:space="preserve"> MERGEFIELD  [Company.city]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«[Company.city]»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 xml:space="preserve"> </w:t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E-Mail </w:t>
    </w:r>
    <w:r>
      <w:fldChar w:fldCharType="begin"/>
    </w:r>
    <w:r>
      <w:rPr>
        <w:lang w:val="en-US"/>
      </w:rPr>
      <w:instrText xml:space="preserve"> MERGEFIELD  [Company.email]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«[Company.email]»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 w:rsidR="00392C67">
      <w:rPr>
        <w:rFonts w:ascii="Arial Narrow" w:hAnsi="Arial Narrow" w:cs="Arial"/>
        <w:color w:val="3A393C"/>
        <w:sz w:val="16"/>
        <w:szCs w:val="16"/>
        <w:lang w:val="en-US"/>
      </w:rPr>
      <w:t xml:space="preserve">BIC </w:t>
    </w:r>
    <w:r w:rsidR="00392C67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begin"/>
    </w:r>
    <w:r w:rsidR="00392C67">
      <w:rPr>
        <w:rFonts w:ascii="Arial Narrow" w:hAnsi="Arial Narrow" w:cs="Arial"/>
        <w:noProof/>
        <w:color w:val="3A393C"/>
        <w:sz w:val="16"/>
        <w:szCs w:val="16"/>
        <w:lang w:val="en-US"/>
      </w:rPr>
      <w:instrText xml:space="preserve"> MERGEFIELD  [Company.bank_swift]  \* MERGEFORMAT </w:instrText>
    </w:r>
    <w:r w:rsidR="00392C67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separate"/>
    </w:r>
    <w:r w:rsidR="00392C67">
      <w:rPr>
        <w:rFonts w:ascii="Arial Narrow" w:hAnsi="Arial Narrow" w:cs="Arial"/>
        <w:noProof/>
        <w:color w:val="3A393C"/>
        <w:sz w:val="16"/>
        <w:szCs w:val="16"/>
        <w:lang w:val="en-US"/>
      </w:rPr>
      <w:t>«[Company.bank_swift]»</w:t>
    </w:r>
    <w:r w:rsidR="00392C67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end"/>
    </w:r>
  </w:p>
  <w:p w14:paraId="0B4FB9C2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230"/>
      </w:tabs>
      <w:rPr>
        <w:rFonts w:ascii="Arial Narrow" w:hAnsi="Arial Narrow" w:cs="Arial"/>
        <w:color w:val="3A393C"/>
        <w:sz w:val="16"/>
        <w:szCs w:val="16"/>
        <w:lang w:val="en-US"/>
      </w:rPr>
    </w:pPr>
    <w:fldSimple w:instr=" MERGEFIELD  [Company.country]  \* MERGEFORMAT ">
      <w:r>
        <w:rPr>
          <w:rFonts w:ascii="Arial Narrow" w:hAnsi="Arial Narrow" w:cs="Arial"/>
          <w:noProof/>
          <w:color w:val="3A393C"/>
          <w:sz w:val="16"/>
          <w:szCs w:val="16"/>
          <w:lang w:val="en-US"/>
        </w:rPr>
        <w:t>«[Company.country]»</w:t>
      </w:r>
    </w:fldSimple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Web </w:t>
    </w:r>
    <w:fldSimple w:instr=" MERGEFIELD  [Company.www]  \* MERGEFORMAT ">
      <w:r>
        <w:rPr>
          <w:rFonts w:ascii="Arial Narrow" w:hAnsi="Arial Narrow" w:cs="Arial"/>
          <w:noProof/>
          <w:color w:val="3A393C"/>
          <w:sz w:val="16"/>
          <w:szCs w:val="16"/>
          <w:lang w:val="en-US"/>
        </w:rPr>
        <w:t>«[Company.www]»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95F9A" w14:textId="77777777" w:rsidR="008E4C1B" w:rsidRDefault="008E4C1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EF881" w14:textId="77777777" w:rsidR="00EE7ABE" w:rsidRDefault="00EE7ABE">
      <w:r>
        <w:separator/>
      </w:r>
    </w:p>
  </w:footnote>
  <w:footnote w:type="continuationSeparator" w:id="0">
    <w:p w14:paraId="19DF059C" w14:textId="77777777" w:rsidR="00EE7ABE" w:rsidRDefault="00EE7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103E0" w14:textId="77777777" w:rsidR="008E4C1B" w:rsidRDefault="008E4C1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A28BB" w14:textId="77777777" w:rsidR="00245E8B" w:rsidRDefault="00A267BD">
    <w:pPr>
      <w:pStyle w:val="Kopfzeile"/>
    </w:pPr>
    <w:r>
      <w:rPr>
        <w:noProof/>
      </w:rPr>
      <w:drawing>
        <wp:inline distT="0" distB="0" distL="0" distR="0" wp14:anchorId="5B4C981D" wp14:editId="247471DE">
          <wp:extent cx="2371090" cy="542290"/>
          <wp:effectExtent l="0" t="0" r="0" b="0"/>
          <wp:docPr id="3" name="Grafik 2" descr="billo-musterlogo.wmf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illo-musterlogo.wmf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09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0F61F" w14:textId="77777777" w:rsidR="008E4C1B" w:rsidRDefault="008E4C1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B4183"/>
    <w:multiLevelType w:val="singleLevel"/>
    <w:tmpl w:val="E27EB04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72375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9" w:dllVersion="512" w:checkStyle="0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A"/>
    <w:rsid w:val="00080D3D"/>
    <w:rsid w:val="00102D55"/>
    <w:rsid w:val="0012323F"/>
    <w:rsid w:val="00245E8B"/>
    <w:rsid w:val="0037773A"/>
    <w:rsid w:val="00392C67"/>
    <w:rsid w:val="006A4711"/>
    <w:rsid w:val="007C3B79"/>
    <w:rsid w:val="007E6A0B"/>
    <w:rsid w:val="00813CC7"/>
    <w:rsid w:val="008924CA"/>
    <w:rsid w:val="008E4C1B"/>
    <w:rsid w:val="009B2F52"/>
    <w:rsid w:val="009B7779"/>
    <w:rsid w:val="00A267BD"/>
    <w:rsid w:val="00AC0E26"/>
    <w:rsid w:val="00C450AC"/>
    <w:rsid w:val="00CB2C6A"/>
    <w:rsid w:val="00D7301D"/>
    <w:rsid w:val="00EE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FFE7F9"/>
  <w15:chartTrackingRefBased/>
  <w15:docId w15:val="{1B606779-67D1-BB49-BA9A-E01937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OfficinaSans" w:hAnsi="OfficinaSans"/>
      <w:i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OfficinaSans" w:hAnsi="OfficinaSans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OfficinaSans" w:hAnsi="OfficinaSans"/>
      <w:b/>
      <w:i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sz w:val="16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rFonts w:ascii="Arial" w:hAnsi="Arial"/>
      <w:sz w:val="24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/>
      <w:color w:val="FF0000"/>
      <w:sz w:val="24"/>
    </w:rPr>
  </w:style>
  <w:style w:type="character" w:default="1" w:styleId="Absatz-Standardschriftart">
    <w:name w:val="Default Paragraph Font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spacing w:after="130"/>
    </w:pPr>
    <w:rPr>
      <w:rFonts w:ascii="VBCOfficinaSans" w:hAnsi="VBCOfficinaSans"/>
      <w:sz w:val="22"/>
    </w:rPr>
  </w:style>
  <w:style w:type="paragraph" w:customStyle="1" w:styleId="Briefkopfadresse">
    <w:name w:val="Briefkopfadresse"/>
    <w:basedOn w:val="Standard"/>
    <w:pPr>
      <w:framePr w:wrap="notBeside" w:vAnchor="page" w:hAnchor="text" w:y="3369"/>
      <w:spacing w:line="240" w:lineRule="atLeast"/>
      <w:jc w:val="both"/>
    </w:pPr>
    <w:rPr>
      <w:rFonts w:ascii="Garamond" w:hAnsi="Garamond"/>
      <w:kern w:val="18"/>
    </w:rPr>
  </w:style>
  <w:style w:type="paragraph" w:customStyle="1" w:styleId="Betreffzeile">
    <w:name w:val="Betreffzeile"/>
    <w:basedOn w:val="Standard"/>
    <w:pPr>
      <w:spacing w:after="530"/>
    </w:pPr>
    <w:rPr>
      <w:rFonts w:ascii="VBCOfficinaSans" w:hAnsi="VBCOfficinaSans"/>
      <w:b/>
      <w:sz w:val="22"/>
    </w:rPr>
  </w:style>
  <w:style w:type="paragraph" w:styleId="Anrede">
    <w:name w:val="Salutation"/>
    <w:basedOn w:val="Standard"/>
    <w:next w:val="Standard"/>
    <w:semiHidden/>
    <w:rPr>
      <w:rFonts w:ascii="Frutiger-Roman" w:hAnsi="Frutiger-Roman"/>
    </w:rPr>
  </w:style>
  <w:style w:type="paragraph" w:styleId="Gruformel">
    <w:name w:val="Closing"/>
    <w:basedOn w:val="Standard"/>
    <w:semiHidden/>
    <w:rPr>
      <w:rFonts w:ascii="Frutiger-Roman" w:hAnsi="Frutiger-Roman"/>
    </w:rPr>
  </w:style>
  <w:style w:type="paragraph" w:styleId="Unterschrift">
    <w:name w:val="Signature"/>
    <w:basedOn w:val="Standard"/>
    <w:semiHidden/>
    <w:rPr>
      <w:rFonts w:ascii="VBCOfficinaSans" w:hAnsi="VBCOfficinaSans"/>
      <w:sz w:val="2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semiHidden/>
    <w:rPr>
      <w:rFonts w:ascii="Arial" w:hAnsi="Arial"/>
      <w:sz w:val="24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Pr>
      <w:color w:val="808080"/>
    </w:rPr>
  </w:style>
  <w:style w:type="paragraph" w:styleId="Dokumentstruktur">
    <w:name w:val="Document Map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EO\Anwendungsdaten\Microsoft\Templates\Formbrief%20-%20Gesch&#228;ftsbrief%202.dotx" TargetMode="Externa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Einstellungen\MEO\Anwendungsdaten\Microsoft\Templates\Formbrief - Geschäftsbrief 2.dotx</Template>
  <TotalTime>0</TotalTime>
  <Pages>1</Pages>
  <Words>257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Rita Augustin Scheidstr</vt:lpstr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Rita Augustin Scheidstr</dc:title>
  <dc:subject/>
  <dc:creator>MEO</dc:creator>
  <cp:keywords/>
  <cp:lastModifiedBy>Alice-Fee Bock ¦ aifinyo AG</cp:lastModifiedBy>
  <cp:revision>2</cp:revision>
  <cp:lastPrinted>2001-07-06T10:26:00Z</cp:lastPrinted>
  <dcterms:created xsi:type="dcterms:W3CDTF">2022-12-20T09:16:00Z</dcterms:created>
  <dcterms:modified xsi:type="dcterms:W3CDTF">2022-12-20T09:16:00Z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TC300058921031</vt:lpwstr>
  </property>
</Properties>
</file>