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E9E3B" w14:textId="77777777" w:rsidR="004345C7" w:rsidRPr="00622D43" w:rsidRDefault="004345C7" w:rsidP="004345C7">
      <w:pPr>
        <w:pStyle w:val="berschrift6"/>
        <w:tabs>
          <w:tab w:val="left" w:pos="1246"/>
        </w:tabs>
        <w:ind w:right="51"/>
        <w:rPr>
          <w:rFonts w:cs="Arial"/>
          <w:color w:val="595959"/>
          <w:sz w:val="14"/>
          <w:szCs w:val="14"/>
          <w:u w:val="none"/>
          <w:lang w:val="en-US"/>
        </w:rPr>
      </w:pPr>
      <w:r w:rsidRPr="00622D43">
        <w:rPr>
          <w:rFonts w:cs="Arial"/>
          <w:color w:val="595959"/>
          <w:sz w:val="14"/>
          <w:szCs w:val="14"/>
        </w:rPr>
        <w:fldChar w:fldCharType="begin"/>
      </w:r>
      <w:r w:rsidRPr="00622D43">
        <w:rPr>
          <w:rFonts w:cs="Arial"/>
          <w:color w:val="595959"/>
          <w:sz w:val="14"/>
          <w:szCs w:val="14"/>
          <w:lang w:val="en-US"/>
        </w:rPr>
        <w:instrText xml:space="preserve"> MERGEFIELD  [Company.name]  \* MERGEFORMAT </w:instrText>
      </w:r>
      <w:r w:rsidRPr="00622D43">
        <w:rPr>
          <w:rFonts w:cs="Arial"/>
          <w:color w:val="595959"/>
          <w:sz w:val="14"/>
          <w:szCs w:val="14"/>
        </w:rPr>
        <w:fldChar w:fldCharType="separate"/>
      </w:r>
      <w:r w:rsidRPr="00622D43">
        <w:rPr>
          <w:rFonts w:cs="Arial"/>
          <w:noProof/>
          <w:color w:val="595959"/>
          <w:sz w:val="14"/>
          <w:szCs w:val="14"/>
          <w:u w:val="none"/>
          <w:lang w:val="en-US"/>
        </w:rPr>
        <w:t>«[Company.name]»</w:t>
      </w:r>
      <w:r w:rsidRPr="00622D43">
        <w:rPr>
          <w:rFonts w:cs="Arial"/>
          <w:color w:val="595959"/>
          <w:sz w:val="14"/>
          <w:szCs w:val="14"/>
        </w:rPr>
        <w:fldChar w:fldCharType="end"/>
      </w:r>
      <w:r w:rsidRPr="00622D43">
        <w:rPr>
          <w:rFonts w:cs="Arial"/>
          <w:color w:val="595959"/>
          <w:sz w:val="14"/>
          <w:szCs w:val="14"/>
          <w:u w:val="none"/>
          <w:lang w:val="en-US"/>
        </w:rPr>
        <w:t xml:space="preserve"> | </w:t>
      </w:r>
      <w:r w:rsidRPr="00622D43">
        <w:rPr>
          <w:rFonts w:cs="Arial"/>
          <w:color w:val="595959"/>
          <w:sz w:val="14"/>
          <w:szCs w:val="14"/>
        </w:rPr>
        <w:fldChar w:fldCharType="begin"/>
      </w:r>
      <w:r w:rsidRPr="00622D43">
        <w:rPr>
          <w:rFonts w:cs="Arial"/>
          <w:color w:val="595959"/>
          <w:sz w:val="14"/>
          <w:szCs w:val="14"/>
          <w:lang w:val="en-US"/>
        </w:rPr>
        <w:instrText xml:space="preserve"> MERGEFIELD  [Company.street]  \* MERGEFORMAT </w:instrText>
      </w:r>
      <w:r w:rsidRPr="00622D43">
        <w:rPr>
          <w:rFonts w:cs="Arial"/>
          <w:color w:val="595959"/>
          <w:sz w:val="14"/>
          <w:szCs w:val="14"/>
        </w:rPr>
        <w:fldChar w:fldCharType="separate"/>
      </w:r>
      <w:r w:rsidRPr="00622D43">
        <w:rPr>
          <w:rFonts w:cs="Arial"/>
          <w:noProof/>
          <w:color w:val="595959"/>
          <w:sz w:val="14"/>
          <w:szCs w:val="14"/>
          <w:u w:val="none"/>
          <w:lang w:val="en-US"/>
        </w:rPr>
        <w:t>«[Company.street]»</w:t>
      </w:r>
      <w:r w:rsidRPr="00622D43">
        <w:rPr>
          <w:rFonts w:cs="Arial"/>
          <w:color w:val="595959"/>
          <w:sz w:val="14"/>
          <w:szCs w:val="14"/>
        </w:rPr>
        <w:fldChar w:fldCharType="end"/>
      </w:r>
      <w:r w:rsidRPr="00622D43">
        <w:rPr>
          <w:rFonts w:cs="Arial"/>
          <w:color w:val="595959"/>
          <w:sz w:val="14"/>
          <w:szCs w:val="14"/>
          <w:u w:val="none"/>
          <w:lang w:val="en-US"/>
        </w:rPr>
        <w:t xml:space="preserve"> | </w:t>
      </w:r>
      <w:r w:rsidRPr="00622D43">
        <w:rPr>
          <w:rFonts w:cs="Arial"/>
          <w:color w:val="595959"/>
          <w:sz w:val="14"/>
          <w:szCs w:val="14"/>
        </w:rPr>
        <w:fldChar w:fldCharType="begin"/>
      </w:r>
      <w:r w:rsidRPr="00622D43">
        <w:rPr>
          <w:rFonts w:cs="Arial"/>
          <w:color w:val="595959"/>
          <w:sz w:val="14"/>
          <w:szCs w:val="14"/>
          <w:lang w:val="en-US"/>
        </w:rPr>
        <w:instrText xml:space="preserve"> MERGEFIELD  [Company.zip]  \* MERGEFORMAT </w:instrText>
      </w:r>
      <w:r w:rsidRPr="00622D43">
        <w:rPr>
          <w:rFonts w:cs="Arial"/>
          <w:color w:val="595959"/>
          <w:sz w:val="14"/>
          <w:szCs w:val="14"/>
        </w:rPr>
        <w:fldChar w:fldCharType="separate"/>
      </w:r>
      <w:r w:rsidRPr="00622D43">
        <w:rPr>
          <w:rFonts w:cs="Arial"/>
          <w:noProof/>
          <w:color w:val="595959"/>
          <w:sz w:val="14"/>
          <w:szCs w:val="14"/>
          <w:u w:val="none"/>
          <w:lang w:val="en-US"/>
        </w:rPr>
        <w:t>«[Company.zip]»</w:t>
      </w:r>
      <w:r w:rsidRPr="00622D43">
        <w:rPr>
          <w:rFonts w:cs="Arial"/>
          <w:color w:val="595959"/>
          <w:sz w:val="14"/>
          <w:szCs w:val="14"/>
        </w:rPr>
        <w:fldChar w:fldCharType="end"/>
      </w:r>
      <w:r w:rsidRPr="00622D43">
        <w:rPr>
          <w:rFonts w:cs="Arial"/>
          <w:color w:val="595959"/>
          <w:sz w:val="14"/>
          <w:szCs w:val="14"/>
          <w:u w:val="none"/>
          <w:lang w:val="en-US"/>
        </w:rPr>
        <w:t xml:space="preserve"> </w:t>
      </w:r>
      <w:r w:rsidRPr="00622D43">
        <w:rPr>
          <w:rFonts w:cs="Arial"/>
          <w:color w:val="595959"/>
          <w:sz w:val="14"/>
          <w:szCs w:val="14"/>
        </w:rPr>
        <w:fldChar w:fldCharType="begin"/>
      </w:r>
      <w:r w:rsidRPr="00622D43">
        <w:rPr>
          <w:rFonts w:cs="Arial"/>
          <w:color w:val="595959"/>
          <w:sz w:val="14"/>
          <w:szCs w:val="14"/>
          <w:lang w:val="en-US"/>
        </w:rPr>
        <w:instrText xml:space="preserve"> MERGEFIELD  [Company.city]  \* MERGEFORMAT </w:instrText>
      </w:r>
      <w:r w:rsidRPr="00622D43">
        <w:rPr>
          <w:rFonts w:cs="Arial"/>
          <w:color w:val="595959"/>
          <w:sz w:val="14"/>
          <w:szCs w:val="14"/>
        </w:rPr>
        <w:fldChar w:fldCharType="separate"/>
      </w:r>
      <w:r w:rsidRPr="00622D43">
        <w:rPr>
          <w:rFonts w:cs="Arial"/>
          <w:noProof/>
          <w:color w:val="595959"/>
          <w:sz w:val="14"/>
          <w:szCs w:val="14"/>
          <w:u w:val="none"/>
          <w:lang w:val="en-US"/>
        </w:rPr>
        <w:t>«[Company.city]»</w:t>
      </w:r>
      <w:r w:rsidRPr="00622D43">
        <w:rPr>
          <w:rFonts w:cs="Arial"/>
          <w:color w:val="595959"/>
          <w:sz w:val="14"/>
          <w:szCs w:val="14"/>
        </w:rPr>
        <w:fldChar w:fldCharType="end"/>
      </w:r>
    </w:p>
    <w:p w14:paraId="24C92702" w14:textId="77777777" w:rsidR="004345C7" w:rsidRPr="00622D43" w:rsidRDefault="004345C7" w:rsidP="004345C7">
      <w:pPr>
        <w:tabs>
          <w:tab w:val="left" w:pos="2977"/>
        </w:tabs>
        <w:ind w:right="51"/>
        <w:rPr>
          <w:rFonts w:ascii="Arial" w:hAnsi="Arial"/>
          <w:color w:val="3A393C"/>
          <w:sz w:val="24"/>
          <w:lang w:val="en-US"/>
        </w:rPr>
      </w:pPr>
    </w:p>
    <w:p w14:paraId="53EA4EF1" w14:textId="77777777" w:rsidR="004345C7" w:rsidRPr="00622D43" w:rsidRDefault="004345C7" w:rsidP="004345C7">
      <w:pPr>
        <w:tabs>
          <w:tab w:val="left" w:pos="2977"/>
        </w:tabs>
        <w:ind w:right="51"/>
        <w:rPr>
          <w:rFonts w:ascii="Arial" w:hAnsi="Arial"/>
          <w:color w:val="3A393C"/>
          <w:sz w:val="18"/>
          <w:szCs w:val="18"/>
          <w:lang w:val="en-US"/>
        </w:rPr>
      </w:pPr>
      <w:r w:rsidRPr="00622D43">
        <w:rPr>
          <w:sz w:val="18"/>
          <w:szCs w:val="18"/>
        </w:rPr>
        <w:fldChar w:fldCharType="begin"/>
      </w:r>
      <w:r w:rsidRPr="00622D43">
        <w:rPr>
          <w:sz w:val="18"/>
          <w:szCs w:val="18"/>
          <w:lang w:val="en-US"/>
        </w:rPr>
        <w:instrText xml:space="preserve"> MERGEFIELD  [Invoice.address]  \* MERGEFORMAT </w:instrText>
      </w:r>
      <w:r w:rsidRPr="00622D43">
        <w:rPr>
          <w:sz w:val="18"/>
          <w:szCs w:val="18"/>
        </w:rPr>
        <w:fldChar w:fldCharType="separate"/>
      </w:r>
      <w:r w:rsidRPr="00622D43">
        <w:rPr>
          <w:rFonts w:ascii="Arial" w:hAnsi="Arial"/>
          <w:noProof/>
          <w:color w:val="3A393C"/>
          <w:sz w:val="18"/>
          <w:szCs w:val="18"/>
          <w:lang w:val="en-US"/>
        </w:rPr>
        <w:t>«[Invoice.address]»</w:t>
      </w:r>
      <w:r w:rsidRPr="00622D43">
        <w:rPr>
          <w:sz w:val="18"/>
          <w:szCs w:val="18"/>
        </w:rPr>
        <w:fldChar w:fldCharType="end"/>
      </w:r>
    </w:p>
    <w:p w14:paraId="5EE35DDF" w14:textId="77777777" w:rsidR="00245E8B" w:rsidRDefault="00245E8B">
      <w:pPr>
        <w:tabs>
          <w:tab w:val="left" w:pos="2977"/>
        </w:tabs>
        <w:ind w:right="51"/>
        <w:rPr>
          <w:rFonts w:ascii="Arial" w:hAnsi="Arial"/>
          <w:color w:val="3A393C"/>
          <w:sz w:val="24"/>
        </w:rPr>
      </w:pPr>
    </w:p>
    <w:p w14:paraId="53952A8C" w14:textId="77777777" w:rsidR="004345C7" w:rsidRDefault="004345C7">
      <w:pPr>
        <w:tabs>
          <w:tab w:val="left" w:pos="2977"/>
        </w:tabs>
        <w:ind w:right="51"/>
        <w:rPr>
          <w:rFonts w:ascii="Arial" w:hAnsi="Arial"/>
          <w:color w:val="3A393C"/>
          <w:sz w:val="24"/>
        </w:rPr>
      </w:pPr>
    </w:p>
    <w:p w14:paraId="1C8E2456" w14:textId="77777777" w:rsidR="00245E8B" w:rsidRDefault="00245E8B">
      <w:pPr>
        <w:tabs>
          <w:tab w:val="left" w:pos="2410"/>
          <w:tab w:val="left" w:pos="4820"/>
          <w:tab w:val="left" w:pos="7230"/>
          <w:tab w:val="left" w:pos="28804"/>
        </w:tabs>
        <w:ind w:right="51"/>
        <w:rPr>
          <w:rFonts w:ascii="Arial" w:hAnsi="Arial"/>
          <w:color w:val="3A393C"/>
          <w:sz w:val="16"/>
        </w:rPr>
      </w:pPr>
    </w:p>
    <w:tbl>
      <w:tblPr>
        <w:tblW w:w="9639" w:type="dxa"/>
        <w:tblLayout w:type="fixed"/>
        <w:tblCellMar>
          <w:top w:w="57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5244"/>
      </w:tblGrid>
      <w:tr w:rsidR="005340A8" w14:paraId="58798A00" w14:textId="77777777" w:rsidTr="00195CD6">
        <w:trPr>
          <w:trHeight w:val="20"/>
        </w:trPr>
        <w:tc>
          <w:tcPr>
            <w:tcW w:w="4395" w:type="dxa"/>
            <w:tcBorders>
              <w:top w:val="single" w:sz="4" w:space="0" w:color="auto"/>
            </w:tcBorders>
            <w:shd w:val="clear" w:color="auto" w:fill="auto"/>
          </w:tcPr>
          <w:p w14:paraId="1414CB2A" w14:textId="77777777" w:rsidR="005340A8" w:rsidRPr="00605B3D" w:rsidRDefault="00236822" w:rsidP="00FE71F9">
            <w:pPr>
              <w:tabs>
                <w:tab w:val="left" w:pos="2977"/>
                <w:tab w:val="left" w:pos="5103"/>
                <w:tab w:val="left" w:pos="7938"/>
                <w:tab w:val="left" w:pos="28804"/>
              </w:tabs>
              <w:spacing w:line="276" w:lineRule="auto"/>
              <w:ind w:right="51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MERGEFIELD  [Reminder.subject]  \* MERGEFORMAT </w:instrTex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«[Reminder.subject]»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="00287D87" w:rsidRPr="00195CD6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</w:tcBorders>
            <w:shd w:val="clear" w:color="auto" w:fill="auto"/>
          </w:tcPr>
          <w:p w14:paraId="7CC2CE84" w14:textId="77777777" w:rsidR="005340A8" w:rsidRPr="00622D43" w:rsidRDefault="005340A8" w:rsidP="00622D43">
            <w:pPr>
              <w:tabs>
                <w:tab w:val="left" w:pos="2977"/>
                <w:tab w:val="left" w:pos="5103"/>
                <w:tab w:val="left" w:pos="7938"/>
                <w:tab w:val="left" w:pos="28804"/>
              </w:tabs>
              <w:spacing w:line="276" w:lineRule="auto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22D43">
              <w:rPr>
                <w:rFonts w:ascii="Arial" w:hAnsi="Arial" w:cs="Arial"/>
                <w:sz w:val="18"/>
                <w:szCs w:val="18"/>
              </w:rPr>
              <w:t xml:space="preserve">Kundennummer: </w:t>
            </w:r>
            <w:r w:rsidRPr="00622D4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622D43">
              <w:rPr>
                <w:rFonts w:ascii="Arial" w:hAnsi="Arial" w:cs="Arial"/>
                <w:sz w:val="18"/>
                <w:szCs w:val="18"/>
              </w:rPr>
              <w:instrText xml:space="preserve"> MERGEFIELD  [Client.client_number]  \* MERGEFORMAT </w:instrText>
            </w:r>
            <w:r w:rsidRPr="00622D4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22D43">
              <w:rPr>
                <w:rFonts w:ascii="Arial" w:hAnsi="Arial" w:cs="Arial"/>
                <w:noProof/>
                <w:sz w:val="18"/>
                <w:szCs w:val="18"/>
              </w:rPr>
              <w:t>«[Client.client_number]»</w:t>
            </w:r>
            <w:r w:rsidRPr="00622D4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03DCE" w14:paraId="34711F9F" w14:textId="77777777" w:rsidTr="00195CD6">
        <w:trPr>
          <w:trHeight w:val="20"/>
        </w:trPr>
        <w:tc>
          <w:tcPr>
            <w:tcW w:w="4395" w:type="dxa"/>
            <w:shd w:val="clear" w:color="auto" w:fill="auto"/>
          </w:tcPr>
          <w:p w14:paraId="49AFF924" w14:textId="77777777" w:rsidR="00103DCE" w:rsidRPr="00622D43" w:rsidRDefault="00103DCE" w:rsidP="00622D43">
            <w:pPr>
              <w:tabs>
                <w:tab w:val="left" w:pos="2977"/>
                <w:tab w:val="left" w:pos="5103"/>
                <w:tab w:val="left" w:pos="7938"/>
                <w:tab w:val="left" w:pos="28804"/>
              </w:tabs>
              <w:spacing w:line="276" w:lineRule="auto"/>
              <w:ind w:right="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shd w:val="clear" w:color="auto" w:fill="auto"/>
          </w:tcPr>
          <w:p w14:paraId="7EF5BD6E" w14:textId="77777777" w:rsidR="00103DCE" w:rsidRPr="00622D43" w:rsidRDefault="00103DCE" w:rsidP="00622D43">
            <w:pPr>
              <w:tabs>
                <w:tab w:val="left" w:pos="2977"/>
                <w:tab w:val="left" w:pos="5103"/>
                <w:tab w:val="left" w:pos="7938"/>
                <w:tab w:val="left" w:pos="28804"/>
              </w:tabs>
              <w:spacing w:line="276" w:lineRule="auto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22D43">
              <w:rPr>
                <w:rFonts w:ascii="Arial" w:hAnsi="Arial" w:cs="Arial"/>
                <w:sz w:val="18"/>
                <w:szCs w:val="18"/>
              </w:rPr>
              <w:t xml:space="preserve">Rechnungsnummer: </w:t>
            </w:r>
            <w:r w:rsidRPr="00622D4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622D43">
              <w:rPr>
                <w:rFonts w:ascii="Arial" w:hAnsi="Arial" w:cs="Arial"/>
                <w:sz w:val="18"/>
                <w:szCs w:val="18"/>
              </w:rPr>
              <w:instrText xml:space="preserve"> MERGEFIELD  [Invoice.invoice_number]  \* MERGEFORMAT </w:instrText>
            </w:r>
            <w:r w:rsidRPr="00622D4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22D43">
              <w:rPr>
                <w:rFonts w:ascii="Arial" w:hAnsi="Arial" w:cs="Arial"/>
                <w:noProof/>
                <w:sz w:val="18"/>
                <w:szCs w:val="18"/>
              </w:rPr>
              <w:t>«[Invoice.invoice_number]»</w:t>
            </w:r>
            <w:r w:rsidRPr="00622D4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340A8" w14:paraId="5541004E" w14:textId="77777777" w:rsidTr="00195CD6">
        <w:trPr>
          <w:trHeight w:val="20"/>
        </w:trPr>
        <w:tc>
          <w:tcPr>
            <w:tcW w:w="4395" w:type="dxa"/>
            <w:tcBorders>
              <w:bottom w:val="single" w:sz="4" w:space="0" w:color="auto"/>
            </w:tcBorders>
            <w:shd w:val="clear" w:color="auto" w:fill="auto"/>
          </w:tcPr>
          <w:p w14:paraId="72D6D792" w14:textId="77777777" w:rsidR="005340A8" w:rsidRPr="005340A8" w:rsidRDefault="005340A8" w:rsidP="00622D43">
            <w:pPr>
              <w:tabs>
                <w:tab w:val="left" w:pos="2977"/>
                <w:tab w:val="left" w:pos="5103"/>
                <w:tab w:val="left" w:pos="7938"/>
                <w:tab w:val="left" w:pos="28804"/>
              </w:tabs>
              <w:spacing w:line="276" w:lineRule="auto"/>
              <w:ind w:right="51"/>
            </w:pPr>
          </w:p>
        </w:tc>
        <w:tc>
          <w:tcPr>
            <w:tcW w:w="5244" w:type="dxa"/>
            <w:tcBorders>
              <w:bottom w:val="single" w:sz="4" w:space="0" w:color="auto"/>
            </w:tcBorders>
            <w:shd w:val="clear" w:color="auto" w:fill="auto"/>
          </w:tcPr>
          <w:p w14:paraId="371900D0" w14:textId="77777777" w:rsidR="005340A8" w:rsidRPr="00622D43" w:rsidRDefault="005340A8" w:rsidP="00FE71F9">
            <w:pPr>
              <w:tabs>
                <w:tab w:val="left" w:pos="2977"/>
                <w:tab w:val="left" w:pos="5103"/>
                <w:tab w:val="left" w:pos="7938"/>
                <w:tab w:val="left" w:pos="28804"/>
              </w:tabs>
              <w:spacing w:line="276" w:lineRule="auto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22D43">
              <w:rPr>
                <w:rFonts w:ascii="Arial" w:hAnsi="Arial" w:cs="Arial"/>
                <w:sz w:val="18"/>
                <w:szCs w:val="18"/>
              </w:rPr>
              <w:t xml:space="preserve">Datum: </w:t>
            </w:r>
            <w:r w:rsidR="00FE71F9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FE71F9">
              <w:rPr>
                <w:rFonts w:ascii="Arial" w:hAnsi="Arial" w:cs="Arial"/>
                <w:sz w:val="18"/>
                <w:szCs w:val="18"/>
              </w:rPr>
              <w:instrText xml:space="preserve"> MERGEFIELD  [Reminder.date]  \* MERGEFORMAT </w:instrText>
            </w:r>
            <w:r w:rsidR="00FE71F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FE71F9">
              <w:rPr>
                <w:rFonts w:ascii="Arial" w:hAnsi="Arial" w:cs="Arial"/>
                <w:noProof/>
                <w:sz w:val="18"/>
                <w:szCs w:val="18"/>
              </w:rPr>
              <w:t>«[Reminder.date]»</w:t>
            </w:r>
            <w:r w:rsidR="00FE71F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39B59AE2" w14:textId="77777777" w:rsidR="0093181A" w:rsidRDefault="00245E8B" w:rsidP="0093181A">
      <w:pPr>
        <w:tabs>
          <w:tab w:val="left" w:pos="2977"/>
          <w:tab w:val="left" w:pos="5103"/>
          <w:tab w:val="left" w:pos="7938"/>
          <w:tab w:val="left" w:pos="28804"/>
        </w:tabs>
        <w:spacing w:line="276" w:lineRule="auto"/>
        <w:ind w:right="51"/>
        <w:jc w:val="right"/>
        <w:rPr>
          <w:rFonts w:ascii="Arial" w:hAnsi="Arial"/>
          <w:color w:val="3A393C"/>
          <w:sz w:val="16"/>
        </w:rPr>
      </w:pPr>
      <w:r>
        <w:rPr>
          <w:rFonts w:ascii="Arial" w:hAnsi="Arial"/>
          <w:color w:val="3A393C"/>
          <w:sz w:val="16"/>
        </w:rPr>
        <w:tab/>
      </w:r>
    </w:p>
    <w:p w14:paraId="0703B52F" w14:textId="77777777" w:rsidR="00245E8B" w:rsidRPr="00C62B2F" w:rsidRDefault="00304350">
      <w:pPr>
        <w:tabs>
          <w:tab w:val="left" w:pos="2410"/>
          <w:tab w:val="left" w:pos="4820"/>
          <w:tab w:val="left" w:pos="7230"/>
        </w:tabs>
        <w:ind w:right="51"/>
        <w:rPr>
          <w:color w:val="3A393C"/>
          <w:sz w:val="18"/>
          <w:szCs w:val="18"/>
          <w:lang w:val="en-US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728" behindDoc="0" locked="1" layoutInCell="0" allowOverlap="1" wp14:anchorId="77984EF7" wp14:editId="291A427B">
                <wp:simplePos x="0" y="0"/>
                <wp:positionH relativeFrom="page">
                  <wp:posOffset>180340</wp:posOffset>
                </wp:positionH>
                <wp:positionV relativeFrom="page">
                  <wp:posOffset>5346699</wp:posOffset>
                </wp:positionV>
                <wp:extent cx="179705" cy="0"/>
                <wp:effectExtent l="0" t="0" r="0" b="0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7970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2EAADC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205867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56074E" id="Line 4" o:spid="_x0000_s1026" style="position:absolute;z-index:251657728;visibility:visible;mso-wrap-style:square;mso-width-percent:0;mso-height-percent:0;mso-wrap-distance-left:9pt;mso-wrap-distance-top:.mm;mso-wrap-distance-right:9pt;mso-wrap-distance-bottom:.mm;mso-position-horizontal:absolute;mso-position-horizontal-relative:page;mso-position-vertical:absolute;mso-position-vertical-relative:page;mso-width-percent:0;mso-height-percent:0;mso-width-relative:page;mso-height-relative:page" from="14.2pt,421pt" to="28.35pt,42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" o:allowincell="f" strokecolor="#2eaadc" strokeweight=".5pt">
                <v:stroke dashstyle="1 1" endcap="round"/>
                <v:shadow color="#205867" opacity=".5" offset="1pt"/>
                <o:lock v:ext="edit" shapetype="f"/>
                <w10:wrap anchorx="page" anchory="page"/>
                <w10:anchorlock/>
              </v:line>
            </w:pict>
          </mc:Fallback>
        </mc:AlternateContent>
      </w:r>
    </w:p>
    <w:p w14:paraId="344A80D3" w14:textId="77777777" w:rsidR="00245E8B" w:rsidRPr="00103DCE" w:rsidRDefault="00FE71F9" w:rsidP="003D71AE">
      <w:pPr>
        <w:pStyle w:val="Textkrper2"/>
        <w:tabs>
          <w:tab w:val="left" w:pos="2410"/>
          <w:tab w:val="left" w:pos="4820"/>
          <w:tab w:val="left" w:pos="7230"/>
        </w:tabs>
        <w:ind w:right="51"/>
        <w:jc w:val="both"/>
        <w:rPr>
          <w:rFonts w:cs="Arial"/>
          <w:sz w:val="18"/>
          <w:szCs w:val="18"/>
          <w:lang w:val="en-US"/>
        </w:rPr>
      </w:pPr>
      <w:r>
        <w:rPr>
          <w:rFonts w:cs="Arial"/>
          <w:sz w:val="18"/>
          <w:szCs w:val="18"/>
        </w:rPr>
        <w:fldChar w:fldCharType="begin"/>
      </w:r>
      <w:r>
        <w:rPr>
          <w:rFonts w:cs="Arial"/>
          <w:sz w:val="18"/>
          <w:szCs w:val="18"/>
        </w:rPr>
        <w:instrText xml:space="preserve"> MERGEFIELD  [Reminder.intro]  \* MERGEFORMAT </w:instrText>
      </w:r>
      <w:r>
        <w:rPr>
          <w:rFonts w:cs="Arial"/>
          <w:sz w:val="18"/>
          <w:szCs w:val="18"/>
        </w:rPr>
        <w:fldChar w:fldCharType="separate"/>
      </w:r>
      <w:r>
        <w:rPr>
          <w:rFonts w:cs="Arial"/>
          <w:noProof/>
          <w:sz w:val="18"/>
          <w:szCs w:val="18"/>
        </w:rPr>
        <w:t>«[Reminder.intro]»</w:t>
      </w:r>
      <w:r>
        <w:rPr>
          <w:rFonts w:cs="Arial"/>
          <w:sz w:val="18"/>
          <w:szCs w:val="18"/>
        </w:rPr>
        <w:fldChar w:fldCharType="end"/>
      </w:r>
    </w:p>
    <w:p w14:paraId="293CF3B3" w14:textId="77777777" w:rsidR="00245E8B" w:rsidRPr="00103DCE" w:rsidRDefault="00245E8B">
      <w:pPr>
        <w:pStyle w:val="Textkrper2"/>
        <w:tabs>
          <w:tab w:val="left" w:pos="2410"/>
          <w:tab w:val="left" w:pos="4820"/>
          <w:tab w:val="left" w:pos="7230"/>
        </w:tabs>
        <w:ind w:right="51"/>
        <w:rPr>
          <w:rFonts w:cs="Arial"/>
          <w:color w:val="3A393C"/>
          <w:sz w:val="18"/>
          <w:szCs w:val="18"/>
          <w:lang w:val="en-US"/>
        </w:rPr>
      </w:pPr>
    </w:p>
    <w:tbl>
      <w:tblPr>
        <w:tblW w:w="9781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708"/>
        <w:gridCol w:w="1114"/>
        <w:gridCol w:w="20"/>
        <w:gridCol w:w="709"/>
        <w:gridCol w:w="3472"/>
        <w:gridCol w:w="922"/>
        <w:gridCol w:w="495"/>
        <w:gridCol w:w="1773"/>
      </w:tblGrid>
      <w:tr w:rsidR="007E0818" w:rsidRPr="00103DCE" w14:paraId="5DA1E89B" w14:textId="77777777" w:rsidTr="00B073A9">
        <w:trPr>
          <w:trHeight w:val="318"/>
        </w:trPr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25DD3B9" w14:textId="77777777" w:rsidR="007E0818" w:rsidRPr="00103DCE" w:rsidRDefault="007E0818" w:rsidP="00FD654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b/>
                <w:sz w:val="18"/>
                <w:szCs w:val="18"/>
              </w:rPr>
            </w:pPr>
            <w:r w:rsidRPr="00103DCE">
              <w:rPr>
                <w:rFonts w:cs="Arial"/>
                <w:b/>
                <w:sz w:val="18"/>
                <w:szCs w:val="18"/>
              </w:rPr>
              <w:t>Pos.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49034CE" w14:textId="77777777" w:rsidR="007E0818" w:rsidRPr="00103DCE" w:rsidRDefault="007E081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b/>
                <w:sz w:val="18"/>
                <w:szCs w:val="18"/>
              </w:rPr>
            </w:pPr>
            <w:r w:rsidRPr="00103DCE">
              <w:rPr>
                <w:rFonts w:cs="Arial"/>
                <w:b/>
                <w:sz w:val="18"/>
                <w:szCs w:val="18"/>
              </w:rPr>
              <w:t>Anzahl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B467916" w14:textId="77777777" w:rsidR="007E0818" w:rsidRPr="00103DCE" w:rsidRDefault="007E081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b/>
                <w:sz w:val="18"/>
                <w:szCs w:val="18"/>
              </w:rPr>
            </w:pPr>
            <w:r w:rsidRPr="00103DCE">
              <w:rPr>
                <w:rFonts w:cs="Arial"/>
                <w:b/>
                <w:sz w:val="18"/>
                <w:szCs w:val="18"/>
              </w:rPr>
              <w:t>Preis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9A007F3" w14:textId="77777777" w:rsidR="007E0818" w:rsidRPr="00103DCE" w:rsidRDefault="007E0818" w:rsidP="00551B0E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left="-142" w:right="51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B5DCFA5" w14:textId="77777777" w:rsidR="007E0818" w:rsidRPr="00103DCE" w:rsidRDefault="007E081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Einheit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8F3A2A9" w14:textId="77777777" w:rsidR="007E0818" w:rsidRPr="00103DCE" w:rsidRDefault="007E0818" w:rsidP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b/>
                <w:sz w:val="18"/>
                <w:szCs w:val="18"/>
              </w:rPr>
            </w:pPr>
            <w:r w:rsidRPr="00103DCE">
              <w:rPr>
                <w:rFonts w:cs="Arial"/>
                <w:b/>
                <w:sz w:val="18"/>
                <w:szCs w:val="18"/>
              </w:rPr>
              <w:t>Beschreibung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5B436AA" w14:textId="77777777" w:rsidR="007E0818" w:rsidRPr="00103DCE" w:rsidRDefault="00FE71F9" w:rsidP="007E081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Betrag</w:t>
            </w:r>
          </w:p>
        </w:tc>
      </w:tr>
      <w:bookmarkStart w:id="0" w:name="blockStart_ReminderItems"/>
      <w:bookmarkEnd w:id="0"/>
      <w:tr w:rsidR="007E0818" w:rsidRPr="00103DCE" w14:paraId="6DDC72E7" w14:textId="77777777" w:rsidTr="00B073A9">
        <w:tc>
          <w:tcPr>
            <w:tcW w:w="568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27655BC6" w14:textId="77777777" w:rsidR="007E0818" w:rsidRPr="00103DCE" w:rsidRDefault="00FE71F9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/>
            </w:r>
            <w:r>
              <w:rPr>
                <w:rFonts w:cs="Arial"/>
                <w:sz w:val="18"/>
                <w:szCs w:val="18"/>
              </w:rPr>
              <w:instrText xml:space="preserve"> MERGEFIELD  [ReminderItem.position]  \* MERGEFORMAT </w:instrText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«[ReminderItem.position]»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767E901F" w14:textId="77777777" w:rsidR="007E0818" w:rsidRPr="00103DCE" w:rsidRDefault="00FE71F9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/>
            </w:r>
            <w:r>
              <w:rPr>
                <w:rFonts w:cs="Arial"/>
                <w:sz w:val="18"/>
                <w:szCs w:val="18"/>
              </w:rPr>
              <w:instrText xml:space="preserve"> MERGEFIELD  [ReminderItem.quantity]  \* MERGEFORMAT </w:instrText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«[ReminderItem.quantity]»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706BE341" w14:textId="77777777" w:rsidR="007E0818" w:rsidRPr="00103DCE" w:rsidRDefault="00FE71F9" w:rsidP="007E0818">
            <w:pPr>
              <w:pStyle w:val="Textkrper2"/>
              <w:tabs>
                <w:tab w:val="left" w:pos="4820"/>
                <w:tab w:val="left" w:pos="7230"/>
              </w:tabs>
              <w:ind w:right="5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/>
            </w:r>
            <w:r>
              <w:rPr>
                <w:rFonts w:cs="Arial"/>
                <w:sz w:val="18"/>
                <w:szCs w:val="18"/>
              </w:rPr>
              <w:instrText xml:space="preserve"> MERGEFIELD  [ReminderItem.unit_price]  \* MERGEFORMAT </w:instrText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«[ReminderItem.unit_price]»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2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75FA2753" w14:textId="77777777" w:rsidR="007E0818" w:rsidRPr="00103DCE" w:rsidRDefault="007E081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18C39EF4" w14:textId="77777777" w:rsidR="007E0818" w:rsidRPr="00103DCE" w:rsidRDefault="00FE71F9" w:rsidP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/>
            </w:r>
            <w:r>
              <w:rPr>
                <w:rFonts w:cs="Arial"/>
                <w:sz w:val="18"/>
                <w:szCs w:val="18"/>
              </w:rPr>
              <w:instrText xml:space="preserve"> MERGEFIELD  [ReminderItem.unit]  \* MERGEFORMAT </w:instrText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«[ReminderItem.unit]»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439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23B5BD9A" w14:textId="77777777" w:rsidR="007E0818" w:rsidRPr="00103DCE" w:rsidRDefault="00FE71F9" w:rsidP="00FE71F9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fldChar w:fldCharType="begin"/>
            </w:r>
            <w:r>
              <w:rPr>
                <w:rFonts w:cs="Arial"/>
                <w:b/>
                <w:sz w:val="18"/>
                <w:szCs w:val="18"/>
              </w:rPr>
              <w:instrText xml:space="preserve"> MERGEFIELD  [ReminderItem.title]  \* MERGEFORMAT </w:instrText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>
              <w:rPr>
                <w:rFonts w:cs="Arial"/>
                <w:b/>
                <w:noProof/>
                <w:sz w:val="18"/>
                <w:szCs w:val="18"/>
              </w:rPr>
              <w:t>«[ReminderItem.title]»</w:t>
            </w:r>
            <w:r>
              <w:rPr>
                <w:rFonts w:cs="Arial"/>
                <w:b/>
                <w:sz w:val="18"/>
                <w:szCs w:val="18"/>
              </w:rPr>
              <w:fldChar w:fldCharType="end"/>
            </w:r>
            <w:r w:rsidR="007E0818" w:rsidRPr="00103DCE">
              <w:rPr>
                <w:rFonts w:cs="Arial"/>
                <w:sz w:val="18"/>
                <w:szCs w:val="18"/>
              </w:rPr>
              <w:br/>
            </w:r>
            <w:r>
              <w:rPr>
                <w:rFonts w:cs="Arial"/>
                <w:sz w:val="18"/>
                <w:szCs w:val="18"/>
              </w:rPr>
              <w:fldChar w:fldCharType="begin"/>
            </w:r>
            <w:r>
              <w:rPr>
                <w:rFonts w:cs="Arial"/>
                <w:sz w:val="18"/>
                <w:szCs w:val="18"/>
              </w:rPr>
              <w:instrText xml:space="preserve"> MERGEFIELD  [ReminderItem.description]  \* MERGEFORMAT </w:instrText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«[ReminderItem.description]»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0E3770F3" w14:textId="77777777" w:rsidR="007E0818" w:rsidRDefault="00FE71F9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/>
            </w:r>
            <w:r>
              <w:rPr>
                <w:rFonts w:cs="Arial"/>
                <w:sz w:val="18"/>
                <w:szCs w:val="18"/>
              </w:rPr>
              <w:instrText xml:space="preserve"> MERGEFIELD  [ReminderItem.total]  \* MERGEFORMAT </w:instrText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«[ReminderItem.total]»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  <w:p w14:paraId="7FF4CFFF" w14:textId="77777777" w:rsidR="00603F72" w:rsidRPr="00103DCE" w:rsidRDefault="00603F72" w:rsidP="00B3052F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D46F99" w:rsidRPr="00103DCE" w14:paraId="52B31A55" w14:textId="77777777" w:rsidTr="00B073A9">
        <w:trPr>
          <w:trHeight w:val="18"/>
        </w:trPr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3D30FF21" w14:textId="77777777" w:rsidR="00D46F99" w:rsidRPr="00AC6F43" w:rsidRDefault="00D46F99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2"/>
                <w:szCs w:val="2"/>
              </w:rPr>
            </w:pPr>
            <w:bookmarkStart w:id="1" w:name="blockEnd_ReminderItems"/>
            <w:bookmarkEnd w:id="1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1BB86E88" w14:textId="77777777" w:rsidR="00D46F99" w:rsidRPr="00AC6F43" w:rsidRDefault="00D46F99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2"/>
                <w:szCs w:val="2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0D750D35" w14:textId="77777777" w:rsidR="00D46F99" w:rsidRPr="00AC6F43" w:rsidRDefault="00D46F99" w:rsidP="007E0818">
            <w:pPr>
              <w:pStyle w:val="Textkrper2"/>
              <w:tabs>
                <w:tab w:val="left" w:pos="4820"/>
                <w:tab w:val="left" w:pos="7230"/>
              </w:tabs>
              <w:ind w:right="51"/>
              <w:rPr>
                <w:rFonts w:cs="Arial"/>
                <w:sz w:val="2"/>
                <w:szCs w:val="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5E886DC3" w14:textId="77777777" w:rsidR="00D46F99" w:rsidRPr="00AC6F43" w:rsidRDefault="00D46F99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32E7C4EE" w14:textId="77777777" w:rsidR="00D46F99" w:rsidRPr="00AC6F43" w:rsidRDefault="00D46F99" w:rsidP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2"/>
                <w:szCs w:val="2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007AB84E" w14:textId="77777777" w:rsidR="00D46F99" w:rsidRPr="00AC6F43" w:rsidRDefault="00D46F99" w:rsidP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2"/>
                <w:szCs w:val="2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7EFD33A4" w14:textId="77777777" w:rsidR="00D46F99" w:rsidRPr="00AC6F43" w:rsidRDefault="00D46F99" w:rsidP="00D46F99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center"/>
              <w:rPr>
                <w:rFonts w:cs="Arial"/>
                <w:sz w:val="2"/>
                <w:szCs w:val="2"/>
              </w:rPr>
            </w:pPr>
          </w:p>
        </w:tc>
      </w:tr>
      <w:tr w:rsidR="005340A8" w:rsidRPr="00103DCE" w14:paraId="08C32733" w14:textId="77777777" w:rsidTr="00560E89">
        <w:trPr>
          <w:trHeight w:val="615"/>
        </w:trPr>
        <w:tc>
          <w:tcPr>
            <w:tcW w:w="6591" w:type="dxa"/>
            <w:gridSpan w:val="6"/>
            <w:tcBorders>
              <w:top w:val="double" w:sz="4" w:space="0" w:color="3A393C"/>
              <w:left w:val="nil"/>
              <w:bottom w:val="nil"/>
              <w:right w:val="nil"/>
            </w:tcBorders>
          </w:tcPr>
          <w:p w14:paraId="3C0608B8" w14:textId="77777777" w:rsidR="00241898" w:rsidRPr="00103DCE" w:rsidRDefault="00241898" w:rsidP="00FE71F9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b/>
                <w:sz w:val="18"/>
                <w:szCs w:val="18"/>
              </w:rPr>
            </w:pPr>
            <w:r w:rsidRPr="00103DCE">
              <w:rPr>
                <w:rFonts w:cs="Arial"/>
                <w:b/>
                <w:sz w:val="18"/>
                <w:szCs w:val="18"/>
              </w:rPr>
              <w:t>Gesamt</w:t>
            </w:r>
          </w:p>
        </w:tc>
        <w:tc>
          <w:tcPr>
            <w:tcW w:w="1417" w:type="dxa"/>
            <w:gridSpan w:val="2"/>
            <w:tcBorders>
              <w:top w:val="double" w:sz="4" w:space="0" w:color="3A393C"/>
              <w:left w:val="nil"/>
              <w:bottom w:val="nil"/>
              <w:right w:val="nil"/>
            </w:tcBorders>
          </w:tcPr>
          <w:p w14:paraId="4E894C84" w14:textId="77777777" w:rsidR="00241898" w:rsidRPr="00103DCE" w:rsidRDefault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double" w:sz="4" w:space="0" w:color="3A393C"/>
              <w:left w:val="nil"/>
              <w:bottom w:val="nil"/>
              <w:right w:val="nil"/>
            </w:tcBorders>
          </w:tcPr>
          <w:p w14:paraId="04493D59" w14:textId="77777777" w:rsidR="00241898" w:rsidRPr="00103DCE" w:rsidRDefault="00FE71F9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/>
            </w:r>
            <w:r>
              <w:rPr>
                <w:rFonts w:cs="Arial"/>
                <w:sz w:val="18"/>
                <w:szCs w:val="18"/>
              </w:rPr>
              <w:instrText xml:space="preserve"> MERGEFIELD  [Reminder.total]  \* MERGEFORMAT </w:instrText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«[Reminder.total]»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241898" w:rsidRPr="00103DCE" w14:paraId="771FAC80" w14:textId="77777777" w:rsidTr="00FE71F9">
        <w:trPr>
          <w:trHeight w:val="446"/>
        </w:trPr>
        <w:tc>
          <w:tcPr>
            <w:tcW w:w="659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1C374EB" w14:textId="77777777" w:rsidR="00241898" w:rsidRPr="00103DCE" w:rsidRDefault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b/>
                <w:color w:val="3A393C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9275A" w14:textId="77777777" w:rsidR="00241898" w:rsidRPr="00103DCE" w:rsidRDefault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14:paraId="17176238" w14:textId="77777777" w:rsidR="00241898" w:rsidRPr="00103DCE" w:rsidRDefault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cs="Arial"/>
                <w:color w:val="3A393C"/>
                <w:sz w:val="18"/>
                <w:szCs w:val="18"/>
              </w:rPr>
            </w:pPr>
          </w:p>
        </w:tc>
      </w:tr>
    </w:tbl>
    <w:p w14:paraId="15299726" w14:textId="77777777" w:rsidR="00186FB2" w:rsidRPr="00603F72" w:rsidRDefault="00FE71F9" w:rsidP="00603F72">
      <w:pPr>
        <w:tabs>
          <w:tab w:val="left" w:pos="2410"/>
          <w:tab w:val="left" w:pos="4820"/>
          <w:tab w:val="left" w:pos="7230"/>
        </w:tabs>
        <w:ind w:right="51"/>
        <w:rPr>
          <w:rFonts w:ascii="Arial" w:hAnsi="Arial" w:cs="Arial"/>
          <w:color w:val="3A393C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>
        <w:rPr>
          <w:rFonts w:ascii="Arial" w:hAnsi="Arial" w:cs="Arial"/>
          <w:sz w:val="18"/>
          <w:szCs w:val="18"/>
        </w:rPr>
        <w:instrText xml:space="preserve"> MERGEFIELD  [Reminder.note]  \* MERGEFORMAT </w:instrText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«[Reminder.note]»</w:t>
      </w:r>
      <w:r>
        <w:rPr>
          <w:rFonts w:ascii="Arial" w:hAnsi="Arial" w:cs="Arial"/>
          <w:sz w:val="18"/>
          <w:szCs w:val="18"/>
        </w:rPr>
        <w:fldChar w:fldCharType="end"/>
      </w:r>
    </w:p>
    <w:sectPr w:rsidR="00186FB2" w:rsidRPr="00603F72" w:rsidSect="00C717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488" w:right="1134" w:bottom="1134" w:left="1134" w:header="709" w:footer="3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87AED" w14:textId="77777777" w:rsidR="005F7445" w:rsidRDefault="005F7445">
      <w:r>
        <w:separator/>
      </w:r>
    </w:p>
  </w:endnote>
  <w:endnote w:type="continuationSeparator" w:id="0">
    <w:p w14:paraId="32CD3BBB" w14:textId="77777777" w:rsidR="005F7445" w:rsidRDefault="005F7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fficinaSans">
    <w:altName w:val="Courier New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BCOfficinaSans">
    <w:altName w:val="Courier New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Frutiger-Roman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AE13D" w14:textId="77777777" w:rsidR="00C1506A" w:rsidRDefault="00C1506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0" w:type="dxa"/>
      <w:tblInd w:w="-284" w:type="dxa"/>
      <w:tblLayout w:type="fixed"/>
      <w:tblCellMar>
        <w:top w:w="28" w:type="dxa"/>
        <w:left w:w="0" w:type="dxa"/>
        <w:bottom w:w="57" w:type="dxa"/>
        <w:right w:w="0" w:type="dxa"/>
      </w:tblCellMar>
      <w:tblLook w:val="0600" w:firstRow="0" w:lastRow="0" w:firstColumn="0" w:lastColumn="0" w:noHBand="1" w:noVBand="1"/>
    </w:tblPr>
    <w:tblGrid>
      <w:gridCol w:w="3825"/>
      <w:gridCol w:w="3258"/>
      <w:gridCol w:w="3117"/>
    </w:tblGrid>
    <w:tr w:rsidR="00304350" w14:paraId="3EA7BE1B" w14:textId="77777777" w:rsidTr="007159DD">
      <w:trPr>
        <w:trHeight w:val="20"/>
      </w:trPr>
      <w:tc>
        <w:tcPr>
          <w:tcW w:w="3828" w:type="dxa"/>
          <w:hideMark/>
        </w:tcPr>
        <w:p w14:paraId="59F798E6" w14:textId="77777777" w:rsidR="00304350" w:rsidRDefault="00304350" w:rsidP="00304350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[Company.name]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«[Company.name]»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  <w:hideMark/>
        </w:tcPr>
        <w:p w14:paraId="0AB19E01" w14:textId="77777777" w:rsidR="00304350" w:rsidRDefault="00304350" w:rsidP="00304350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[Company.phone]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«[Company.phone]»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119" w:type="dxa"/>
          <w:hideMark/>
        </w:tcPr>
        <w:p w14:paraId="5B0735CC" w14:textId="77777777" w:rsidR="00304350" w:rsidRDefault="00304350" w:rsidP="00304350">
          <w:pPr>
            <w:pStyle w:val="Fuzeile"/>
            <w:tabs>
              <w:tab w:val="clear" w:pos="4536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[Company.bank_name]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«[Company.bank_name]»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</w:tr>
    <w:tr w:rsidR="00304350" w14:paraId="0B8EED97" w14:textId="77777777" w:rsidTr="007159DD">
      <w:trPr>
        <w:trHeight w:val="20"/>
      </w:trPr>
      <w:tc>
        <w:tcPr>
          <w:tcW w:w="3828" w:type="dxa"/>
          <w:hideMark/>
        </w:tcPr>
        <w:p w14:paraId="4434FA55" w14:textId="77777777" w:rsidR="00304350" w:rsidRDefault="00304350" w:rsidP="00304350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[Company.street]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«[Company.street]»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  <w:hideMark/>
        </w:tcPr>
        <w:p w14:paraId="3F7477A1" w14:textId="77777777" w:rsidR="00304350" w:rsidRDefault="00304350" w:rsidP="00304350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[Company.email]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«[Company.email]»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119" w:type="dxa"/>
          <w:hideMark/>
        </w:tcPr>
        <w:p w14:paraId="721E32C7" w14:textId="77777777" w:rsidR="00304350" w:rsidRDefault="00304350" w:rsidP="00304350">
          <w:pPr>
            <w:pStyle w:val="Fuzeile"/>
            <w:tabs>
              <w:tab w:val="clear" w:pos="4536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BIC: 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[Company.bank_swift]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«[Company.bank_swift]»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</w:tr>
    <w:tr w:rsidR="00304350" w14:paraId="280020F4" w14:textId="77777777" w:rsidTr="007159DD">
      <w:trPr>
        <w:trHeight w:val="20"/>
      </w:trPr>
      <w:tc>
        <w:tcPr>
          <w:tcW w:w="3828" w:type="dxa"/>
          <w:hideMark/>
        </w:tcPr>
        <w:p w14:paraId="053D5F8C" w14:textId="77777777" w:rsidR="00304350" w:rsidRDefault="00304350" w:rsidP="00304350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[Company.zip]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«[Company.zip]»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 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[Company.city]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«[Company.city]»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  <w:hideMark/>
        </w:tcPr>
        <w:p w14:paraId="1E873F59" w14:textId="77777777" w:rsidR="00304350" w:rsidRDefault="00304350" w:rsidP="00304350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[Company.www]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«[Company.www]»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119" w:type="dxa"/>
          <w:hideMark/>
        </w:tcPr>
        <w:p w14:paraId="459609BB" w14:textId="77777777" w:rsidR="00304350" w:rsidRDefault="00304350" w:rsidP="00304350">
          <w:pPr>
            <w:pStyle w:val="Fuzeile"/>
            <w:tabs>
              <w:tab w:val="clear" w:pos="4536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IBAN: 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[Company.bank_iban]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«[Company.bank_iban]»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</w:tr>
    <w:tr w:rsidR="00304350" w14:paraId="10F31688" w14:textId="77777777" w:rsidTr="007159DD">
      <w:trPr>
        <w:trHeight w:val="20"/>
      </w:trPr>
      <w:tc>
        <w:tcPr>
          <w:tcW w:w="3828" w:type="dxa"/>
          <w:hideMark/>
        </w:tcPr>
        <w:p w14:paraId="27FCF833" w14:textId="77777777" w:rsidR="00304350" w:rsidRDefault="00304350" w:rsidP="00304350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proofErr w:type="spellStart"/>
          <w:proofErr w:type="gramStart"/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t>Steuernummer</w:t>
          </w:r>
          <w:proofErr w:type="spellEnd"/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t>::</w:t>
          </w:r>
          <w:proofErr w:type="gramEnd"/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 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[Company.tax_number]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«[Company.tax_number]»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</w:tcPr>
        <w:p w14:paraId="2ECA81EA" w14:textId="77777777" w:rsidR="00304350" w:rsidRDefault="00304350" w:rsidP="00304350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</w:p>
      </w:tc>
      <w:tc>
        <w:tcPr>
          <w:tcW w:w="3119" w:type="dxa"/>
        </w:tcPr>
        <w:p w14:paraId="29E6A921" w14:textId="77777777" w:rsidR="00304350" w:rsidRDefault="00304350" w:rsidP="00304350">
          <w:pPr>
            <w:pStyle w:val="Fuzeile"/>
            <w:tabs>
              <w:tab w:val="clear" w:pos="4536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</w:p>
      </w:tc>
    </w:tr>
    <w:tr w:rsidR="00304350" w14:paraId="1D7D2D43" w14:textId="77777777" w:rsidTr="007159DD">
      <w:trPr>
        <w:trHeight w:val="20"/>
      </w:trPr>
      <w:tc>
        <w:tcPr>
          <w:tcW w:w="3828" w:type="dxa"/>
          <w:hideMark/>
        </w:tcPr>
        <w:p w14:paraId="58B41414" w14:textId="77777777" w:rsidR="00304350" w:rsidRPr="00CA3A92" w:rsidRDefault="00304350" w:rsidP="00304350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 w:rsidRPr="00CA3A92">
            <w:rPr>
              <w:rFonts w:ascii="Arial" w:hAnsi="Arial" w:cs="Arial"/>
              <w:color w:val="595959"/>
              <w:sz w:val="14"/>
              <w:szCs w:val="14"/>
            </w:rPr>
            <w:t xml:space="preserve">Umsatzsteuer ID: 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 w:rsidRPr="00CA3A92">
            <w:rPr>
              <w:rFonts w:ascii="Arial" w:hAnsi="Arial" w:cs="Arial"/>
              <w:color w:val="595959"/>
              <w:sz w:val="14"/>
              <w:szCs w:val="14"/>
            </w:rPr>
            <w:instrText xml:space="preserve"> MERGEFIELD  [Company.vat_number]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 w:rsidRPr="00CA3A92">
            <w:rPr>
              <w:rFonts w:ascii="Arial" w:hAnsi="Arial" w:cs="Arial"/>
              <w:noProof/>
              <w:color w:val="595959"/>
              <w:sz w:val="14"/>
              <w:szCs w:val="14"/>
            </w:rPr>
            <w:t>«[Company.vat_number]»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</w:tcPr>
        <w:p w14:paraId="0F7337B5" w14:textId="77777777" w:rsidR="00304350" w:rsidRPr="00CA3A92" w:rsidRDefault="00304350" w:rsidP="00304350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</w:p>
      </w:tc>
      <w:tc>
        <w:tcPr>
          <w:tcW w:w="3119" w:type="dxa"/>
        </w:tcPr>
        <w:p w14:paraId="522CD892" w14:textId="77777777" w:rsidR="00304350" w:rsidRDefault="00304350" w:rsidP="00304350">
          <w:pPr>
            <w:pStyle w:val="Fuzeile"/>
            <w:tabs>
              <w:tab w:val="clear" w:pos="4536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</w:p>
      </w:tc>
    </w:tr>
  </w:tbl>
  <w:p w14:paraId="4C5F4315" w14:textId="77777777" w:rsidR="001A18D9" w:rsidRDefault="001A18D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tblInd w:w="-284" w:type="dxa"/>
      <w:tblBorders>
        <w:top w:val="single" w:sz="4" w:space="0" w:color="595959"/>
      </w:tblBorders>
      <w:tblLayout w:type="fixed"/>
      <w:tblCellMar>
        <w:top w:w="28" w:type="dxa"/>
        <w:left w:w="0" w:type="dxa"/>
        <w:bottom w:w="57" w:type="dxa"/>
        <w:right w:w="0" w:type="dxa"/>
      </w:tblCellMar>
      <w:tblLook w:val="0600" w:firstRow="0" w:lastRow="0" w:firstColumn="0" w:lastColumn="0" w:noHBand="1" w:noVBand="1"/>
    </w:tblPr>
    <w:tblGrid>
      <w:gridCol w:w="3828"/>
      <w:gridCol w:w="3260"/>
      <w:gridCol w:w="3119"/>
    </w:tblGrid>
    <w:tr w:rsidR="002C1FDD" w:rsidRPr="00DB0F9B" w14:paraId="3478AB71" w14:textId="77777777" w:rsidTr="00622D43">
      <w:trPr>
        <w:trHeight w:val="20"/>
      </w:trPr>
      <w:tc>
        <w:tcPr>
          <w:tcW w:w="3828" w:type="dxa"/>
          <w:tcBorders>
            <w:top w:val="single" w:sz="4" w:space="0" w:color="595959"/>
          </w:tcBorders>
          <w:shd w:val="clear" w:color="auto" w:fill="auto"/>
        </w:tcPr>
        <w:p w14:paraId="1DFCF145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[Company.bank_name]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«[Company.bank_name]»</w: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  <w:tcBorders>
            <w:top w:val="single" w:sz="4" w:space="0" w:color="595959"/>
          </w:tcBorders>
          <w:shd w:val="clear" w:color="auto" w:fill="auto"/>
        </w:tcPr>
        <w:p w14:paraId="0BC0A9C1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t>Persönlich haftende Gesellschafterin:</w:t>
          </w:r>
        </w:p>
      </w:tc>
      <w:tc>
        <w:tcPr>
          <w:tcW w:w="3119" w:type="dxa"/>
          <w:tcBorders>
            <w:top w:val="single" w:sz="4" w:space="0" w:color="595959"/>
          </w:tcBorders>
          <w:shd w:val="clear" w:color="auto" w:fill="auto"/>
        </w:tcPr>
        <w:p w14:paraId="793D01BD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t>Kommanditgesellschaft:</w:t>
          </w:r>
        </w:p>
      </w:tc>
    </w:tr>
    <w:tr w:rsidR="002C1FDD" w:rsidRPr="00E04E56" w14:paraId="20AC2A5B" w14:textId="77777777" w:rsidTr="00622D43">
      <w:trPr>
        <w:trHeight w:val="20"/>
      </w:trPr>
      <w:tc>
        <w:tcPr>
          <w:tcW w:w="3828" w:type="dxa"/>
          <w:shd w:val="clear" w:color="auto" w:fill="auto"/>
        </w:tcPr>
        <w:p w14:paraId="1455EA97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BLZ: 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[Company.bank_number]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«[Company.bank_number]»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, Kto:  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[Company.bank_account_number]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«[Company.bank_account_number]»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</w:p>
      </w:tc>
      <w:tc>
        <w:tcPr>
          <w:tcW w:w="3260" w:type="dxa"/>
          <w:shd w:val="clear" w:color="auto" w:fill="auto"/>
        </w:tcPr>
        <w:p w14:paraId="3F1562D8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t xml:space="preserve">Billomat </w:t>
          </w:r>
          <w:proofErr w:type="spellStart"/>
          <w:r w:rsidRPr="00622D43">
            <w:rPr>
              <w:rFonts w:ascii="Arial" w:hAnsi="Arial" w:cs="Arial"/>
              <w:color w:val="595959"/>
              <w:sz w:val="14"/>
              <w:szCs w:val="14"/>
            </w:rPr>
            <w:t>Geschäftsführungs</w:t>
          </w:r>
          <w:proofErr w:type="spellEnd"/>
          <w:r w:rsidRPr="00622D43">
            <w:rPr>
              <w:rFonts w:ascii="Arial" w:hAnsi="Arial" w:cs="Arial"/>
              <w:color w:val="595959"/>
              <w:sz w:val="14"/>
              <w:szCs w:val="14"/>
            </w:rPr>
            <w:t xml:space="preserve"> GmbH,</w:t>
          </w:r>
        </w:p>
      </w:tc>
      <w:tc>
        <w:tcPr>
          <w:tcW w:w="3119" w:type="dxa"/>
          <w:shd w:val="clear" w:color="auto" w:fill="auto"/>
        </w:tcPr>
        <w:p w14:paraId="327DD6F4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t>Sitz: Siegen, AG HRA 8587</w:t>
          </w:r>
        </w:p>
      </w:tc>
    </w:tr>
    <w:tr w:rsidR="002C1FDD" w:rsidRPr="002C1FDD" w14:paraId="0BBFE06B" w14:textId="77777777" w:rsidTr="00622D43">
      <w:trPr>
        <w:trHeight w:val="20"/>
      </w:trPr>
      <w:tc>
        <w:tcPr>
          <w:tcW w:w="3828" w:type="dxa"/>
          <w:tcBorders>
            <w:bottom w:val="nil"/>
          </w:tcBorders>
          <w:shd w:val="clear" w:color="auto" w:fill="auto"/>
        </w:tcPr>
        <w:p w14:paraId="07E1A520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SWIFT/BIC: </w: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[Company.bank_swift]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«[Company.bank_swift]»</w: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  <w:tcBorders>
            <w:bottom w:val="nil"/>
          </w:tcBorders>
          <w:shd w:val="clear" w:color="auto" w:fill="auto"/>
        </w:tcPr>
        <w:p w14:paraId="76887BB6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t>AG Siegen HRB 9430</w:t>
          </w:r>
        </w:p>
      </w:tc>
      <w:tc>
        <w:tcPr>
          <w:tcW w:w="3119" w:type="dxa"/>
          <w:tcBorders>
            <w:bottom w:val="nil"/>
          </w:tcBorders>
          <w:shd w:val="clear" w:color="auto" w:fill="auto"/>
        </w:tcPr>
        <w:p w14:paraId="6CFEF312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proofErr w:type="spellStart"/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>USt-IdNr</w:t>
          </w:r>
          <w:proofErr w:type="spellEnd"/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.: 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[Company.vat_number]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«[Company.vat_number]»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</w:p>
      </w:tc>
    </w:tr>
    <w:tr w:rsidR="002C1FDD" w:rsidRPr="00E04E56" w14:paraId="1F3A9A4D" w14:textId="77777777" w:rsidTr="00622D43">
      <w:trPr>
        <w:trHeight w:val="20"/>
      </w:trPr>
      <w:tc>
        <w:tcPr>
          <w:tcW w:w="3828" w:type="dxa"/>
          <w:tcBorders>
            <w:top w:val="nil"/>
            <w:bottom w:val="single" w:sz="4" w:space="0" w:color="595959"/>
          </w:tcBorders>
          <w:shd w:val="clear" w:color="auto" w:fill="auto"/>
        </w:tcPr>
        <w:p w14:paraId="5B112B7B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IBAN: </w: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[Company.bank_iban]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«[Company.bank_iban]»</w: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  <w:tcBorders>
            <w:top w:val="nil"/>
            <w:bottom w:val="single" w:sz="4" w:space="0" w:color="595959"/>
          </w:tcBorders>
          <w:shd w:val="clear" w:color="auto" w:fill="auto"/>
        </w:tcPr>
        <w:p w14:paraId="3CBDF9E1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t>Geschäftsführung: Simon Stücher</w:t>
          </w:r>
        </w:p>
      </w:tc>
      <w:tc>
        <w:tcPr>
          <w:tcW w:w="3119" w:type="dxa"/>
          <w:tcBorders>
            <w:top w:val="nil"/>
            <w:bottom w:val="single" w:sz="4" w:space="0" w:color="595959"/>
          </w:tcBorders>
          <w:shd w:val="clear" w:color="auto" w:fill="auto"/>
        </w:tcPr>
        <w:p w14:paraId="5F2811AA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t>Erstellt mit Billomat (www.billomat.com)</w:t>
          </w:r>
        </w:p>
      </w:tc>
    </w:tr>
  </w:tbl>
  <w:p w14:paraId="263E32E6" w14:textId="77777777" w:rsidR="00A8644C" w:rsidRPr="00E04E56" w:rsidRDefault="00A8644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3AE35" w14:textId="77777777" w:rsidR="005F7445" w:rsidRDefault="005F7445">
      <w:r>
        <w:separator/>
      </w:r>
    </w:p>
  </w:footnote>
  <w:footnote w:type="continuationSeparator" w:id="0">
    <w:p w14:paraId="297BB432" w14:textId="77777777" w:rsidR="005F7445" w:rsidRDefault="005F74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EF853" w14:textId="77777777" w:rsidR="00C1506A" w:rsidRDefault="00C1506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4" w:type="dxa"/>
      <w:tblInd w:w="-318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372"/>
      <w:gridCol w:w="3402"/>
    </w:tblGrid>
    <w:tr w:rsidR="001A18D9" w:rsidRPr="002C1FDD" w14:paraId="18C0BC2A" w14:textId="77777777" w:rsidTr="004E506D">
      <w:tc>
        <w:tcPr>
          <w:tcW w:w="7372" w:type="dxa"/>
          <w:shd w:val="clear" w:color="auto" w:fill="auto"/>
        </w:tcPr>
        <w:p w14:paraId="454F8EDA" w14:textId="24EBA35D" w:rsidR="001A18D9" w:rsidRPr="000931E7" w:rsidRDefault="00304350" w:rsidP="004E506D">
          <w:r>
            <w:rPr>
              <w:noProof/>
            </w:rPr>
            <w:drawing>
              <wp:inline distT="0" distB="0" distL="0" distR="0" wp14:anchorId="7EE6E0ED" wp14:editId="65B132D2">
                <wp:extent cx="3048000" cy="685800"/>
                <wp:effectExtent l="0" t="0" r="0" b="0"/>
                <wp:docPr id="3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Grafik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480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182822C1" w14:textId="77777777" w:rsidR="001A18D9" w:rsidRPr="00622D43" w:rsidRDefault="001A18D9" w:rsidP="004E506D">
          <w:pPr>
            <w:pStyle w:val="berschrift6"/>
            <w:tabs>
              <w:tab w:val="left" w:pos="1246"/>
            </w:tabs>
            <w:ind w:right="51"/>
            <w:rPr>
              <w:color w:val="595959"/>
            </w:rPr>
          </w:pPr>
        </w:p>
        <w:p w14:paraId="56CA0C9F" w14:textId="77777777" w:rsidR="001A18D9" w:rsidRPr="00622D43" w:rsidRDefault="001A18D9" w:rsidP="004345C7">
          <w:pPr>
            <w:tabs>
              <w:tab w:val="left" w:pos="2977"/>
            </w:tabs>
            <w:ind w:right="51"/>
            <w:rPr>
              <w:lang w:val="en-US"/>
            </w:rPr>
          </w:pPr>
        </w:p>
      </w:tc>
      <w:tc>
        <w:tcPr>
          <w:tcW w:w="3402" w:type="dxa"/>
          <w:shd w:val="clear" w:color="auto" w:fill="auto"/>
        </w:tcPr>
        <w:p w14:paraId="205306AE" w14:textId="77777777" w:rsidR="001A18D9" w:rsidRPr="00622D43" w:rsidRDefault="001A18D9" w:rsidP="004E506D">
          <w:pPr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</w:p>
        <w:p w14:paraId="2C340FAA" w14:textId="77777777" w:rsidR="001A18D9" w:rsidRPr="00622D43" w:rsidRDefault="001A18D9" w:rsidP="004E506D">
          <w:pPr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</w:p>
        <w:p w14:paraId="6449A70D" w14:textId="77777777" w:rsidR="001A18D9" w:rsidRPr="00622D43" w:rsidRDefault="001A18D9" w:rsidP="004E506D">
          <w:pPr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</w:pP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[Company.name]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«[Company.name]»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</w:p>
        <w:p w14:paraId="789A83B2" w14:textId="77777777" w:rsidR="001A18D9" w:rsidRPr="00622D43" w:rsidRDefault="001A18D9" w:rsidP="004E506D">
          <w:pPr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</w:pP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[Company.street]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«[Company.street]»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</w:p>
        <w:p w14:paraId="5ABB4C08" w14:textId="77777777" w:rsidR="001A18D9" w:rsidRPr="00622D43" w:rsidRDefault="001A18D9" w:rsidP="004E506D">
          <w:pPr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</w:pP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[Company.zip]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«[Company.zip]»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t xml:space="preserve"> 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[Company.city]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«[Company.city]»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t xml:space="preserve">, 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[Company.country]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«[Company.country]»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</w:p>
        <w:p w14:paraId="5E60BF39" w14:textId="77777777" w:rsidR="001A18D9" w:rsidRPr="00622D43" w:rsidRDefault="001A18D9" w:rsidP="004E506D">
          <w:pPr>
            <w:rPr>
              <w:rFonts w:ascii="Arial" w:hAnsi="Arial" w:cs="Arial"/>
              <w:color w:val="595959"/>
              <w:sz w:val="16"/>
              <w:szCs w:val="16"/>
              <w:lang w:val="en-US"/>
            </w:rPr>
          </w:pPr>
        </w:p>
        <w:p w14:paraId="4094D243" w14:textId="77777777" w:rsidR="001A18D9" w:rsidRPr="00622D43" w:rsidRDefault="001A18D9" w:rsidP="004E506D">
          <w:pPr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Tel &amp; Fax: 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[Company.phone]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«[Company.phone]»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</w:p>
        <w:p w14:paraId="2853250A" w14:textId="77777777" w:rsidR="001A18D9" w:rsidRPr="003006B2" w:rsidRDefault="001A18D9" w:rsidP="003006B2">
          <w:pPr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[Company.email]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«[Company.email]»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 | 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[Company.www]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«[Company.www]»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</w:p>
      </w:tc>
    </w:tr>
  </w:tbl>
  <w:p w14:paraId="34FF4E55" w14:textId="77777777" w:rsidR="00A8644C" w:rsidRPr="001A18D9" w:rsidRDefault="00A8644C" w:rsidP="00C7171E">
    <w:pPr>
      <w:pStyle w:val="Kopfzeile"/>
      <w:tabs>
        <w:tab w:val="clear" w:pos="9072"/>
        <w:tab w:val="left" w:pos="6765"/>
      </w:tabs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4" w:type="dxa"/>
      <w:tblInd w:w="-318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372"/>
      <w:gridCol w:w="3402"/>
    </w:tblGrid>
    <w:tr w:rsidR="00A8644C" w:rsidRPr="002C1FDD" w14:paraId="447DFE4C" w14:textId="77777777" w:rsidTr="00622D43">
      <w:tc>
        <w:tcPr>
          <w:tcW w:w="7372" w:type="dxa"/>
          <w:shd w:val="clear" w:color="auto" w:fill="auto"/>
        </w:tcPr>
        <w:p w14:paraId="1AABAD02" w14:textId="77777777" w:rsidR="00A8644C" w:rsidRPr="000931E7" w:rsidRDefault="00304350" w:rsidP="000931E7">
          <w:r w:rsidRPr="00B04EBA">
            <w:rPr>
              <w:noProof/>
            </w:rPr>
            <w:drawing>
              <wp:inline distT="0" distB="0" distL="0" distR="0" wp14:anchorId="65505C2A" wp14:editId="56ECA194">
                <wp:extent cx="2519680" cy="733425"/>
                <wp:effectExtent l="0" t="0" r="0" b="0"/>
                <wp:docPr id="1" name="Graf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718D382" w14:textId="77777777" w:rsidR="00A8644C" w:rsidRPr="00622D43" w:rsidRDefault="00A8644C" w:rsidP="00622D43">
          <w:pPr>
            <w:pStyle w:val="berschrift6"/>
            <w:tabs>
              <w:tab w:val="left" w:pos="1246"/>
            </w:tabs>
            <w:ind w:right="51"/>
            <w:rPr>
              <w:color w:val="595959"/>
            </w:rPr>
          </w:pPr>
        </w:p>
        <w:p w14:paraId="1E76FB65" w14:textId="77777777" w:rsidR="00A8644C" w:rsidRPr="00622D43" w:rsidRDefault="00A8644C" w:rsidP="00622D43">
          <w:pPr>
            <w:pStyle w:val="berschrift6"/>
            <w:tabs>
              <w:tab w:val="left" w:pos="1246"/>
            </w:tabs>
            <w:ind w:right="51"/>
            <w:rPr>
              <w:color w:val="595959"/>
            </w:rPr>
          </w:pPr>
        </w:p>
        <w:p w14:paraId="55970B03" w14:textId="77777777" w:rsidR="00A8644C" w:rsidRPr="00622D43" w:rsidRDefault="00A8644C" w:rsidP="00622D43">
          <w:pPr>
            <w:pStyle w:val="berschrift6"/>
            <w:tabs>
              <w:tab w:val="left" w:pos="1246"/>
            </w:tabs>
            <w:ind w:right="51"/>
            <w:rPr>
              <w:color w:val="595959"/>
            </w:rPr>
          </w:pPr>
        </w:p>
        <w:p w14:paraId="1E8E4A35" w14:textId="77777777" w:rsidR="00A8644C" w:rsidRPr="00622D43" w:rsidRDefault="00A8644C" w:rsidP="00622D43">
          <w:pPr>
            <w:pStyle w:val="berschrift6"/>
            <w:tabs>
              <w:tab w:val="left" w:pos="1246"/>
            </w:tabs>
            <w:ind w:right="51"/>
            <w:rPr>
              <w:color w:val="595959"/>
            </w:rPr>
          </w:pPr>
        </w:p>
        <w:p w14:paraId="53C19E1B" w14:textId="77777777" w:rsidR="00A8644C" w:rsidRPr="00622D43" w:rsidRDefault="00A8644C" w:rsidP="00622D43">
          <w:pPr>
            <w:pStyle w:val="berschrift6"/>
            <w:tabs>
              <w:tab w:val="left" w:pos="1246"/>
            </w:tabs>
            <w:ind w:right="51"/>
            <w:rPr>
              <w:color w:val="595959"/>
            </w:rPr>
          </w:pPr>
        </w:p>
        <w:p w14:paraId="45DB5D41" w14:textId="77777777" w:rsidR="00A8644C" w:rsidRPr="00622D43" w:rsidRDefault="00A8644C" w:rsidP="00622D43">
          <w:pPr>
            <w:pStyle w:val="berschrift6"/>
            <w:tabs>
              <w:tab w:val="left" w:pos="1246"/>
            </w:tabs>
            <w:ind w:right="51"/>
            <w:rPr>
              <w:color w:val="595959"/>
              <w:sz w:val="14"/>
              <w:szCs w:val="14"/>
            </w:rPr>
          </w:pPr>
        </w:p>
        <w:p w14:paraId="0B957297" w14:textId="77777777" w:rsidR="00A8644C" w:rsidRPr="00622D43" w:rsidRDefault="00A8644C" w:rsidP="00622D43">
          <w:pPr>
            <w:pStyle w:val="berschrift6"/>
            <w:tabs>
              <w:tab w:val="left" w:pos="1246"/>
            </w:tabs>
            <w:ind w:right="51"/>
            <w:rPr>
              <w:rFonts w:cs="Arial"/>
              <w:color w:val="595959"/>
              <w:sz w:val="14"/>
              <w:szCs w:val="14"/>
              <w:u w:val="none"/>
              <w:lang w:val="en-US"/>
            </w:rPr>
          </w:pPr>
          <w:r w:rsidRPr="00622D43">
            <w:rPr>
              <w:rFonts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cs="Arial"/>
              <w:color w:val="595959"/>
              <w:sz w:val="14"/>
              <w:szCs w:val="14"/>
              <w:lang w:val="en-US"/>
            </w:rPr>
            <w:instrText xml:space="preserve"> MERGEFIELD  [Company.name]  \* MERGEFORMAT </w:instrTex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cs="Arial"/>
              <w:noProof/>
              <w:color w:val="595959"/>
              <w:sz w:val="14"/>
              <w:szCs w:val="14"/>
              <w:u w:val="none"/>
              <w:lang w:val="en-US"/>
            </w:rPr>
            <w:t>«[Company.name]»</w: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end"/>
          </w:r>
          <w:r w:rsidRPr="00622D43">
            <w:rPr>
              <w:rFonts w:cs="Arial"/>
              <w:color w:val="595959"/>
              <w:sz w:val="14"/>
              <w:szCs w:val="14"/>
              <w:u w:val="none"/>
              <w:lang w:val="en-US"/>
            </w:rPr>
            <w:t xml:space="preserve"> | </w: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cs="Arial"/>
              <w:color w:val="595959"/>
              <w:sz w:val="14"/>
              <w:szCs w:val="14"/>
              <w:lang w:val="en-US"/>
            </w:rPr>
            <w:instrText xml:space="preserve"> MERGEFIELD  [Company.street]  \* MERGEFORMAT </w:instrTex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cs="Arial"/>
              <w:noProof/>
              <w:color w:val="595959"/>
              <w:sz w:val="14"/>
              <w:szCs w:val="14"/>
              <w:u w:val="none"/>
              <w:lang w:val="en-US"/>
            </w:rPr>
            <w:t>«[Company.street]»</w: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end"/>
          </w:r>
          <w:r w:rsidRPr="00622D43">
            <w:rPr>
              <w:rFonts w:cs="Arial"/>
              <w:color w:val="595959"/>
              <w:sz w:val="14"/>
              <w:szCs w:val="14"/>
              <w:u w:val="none"/>
              <w:lang w:val="en-US"/>
            </w:rPr>
            <w:t xml:space="preserve"> | </w: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cs="Arial"/>
              <w:color w:val="595959"/>
              <w:sz w:val="14"/>
              <w:szCs w:val="14"/>
              <w:lang w:val="en-US"/>
            </w:rPr>
            <w:instrText xml:space="preserve"> MERGEFIELD  [Company.zip]  \* MERGEFORMAT </w:instrTex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cs="Arial"/>
              <w:noProof/>
              <w:color w:val="595959"/>
              <w:sz w:val="14"/>
              <w:szCs w:val="14"/>
              <w:u w:val="none"/>
              <w:lang w:val="en-US"/>
            </w:rPr>
            <w:t>«[Company.zip]»</w: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end"/>
          </w:r>
          <w:r w:rsidRPr="00622D43">
            <w:rPr>
              <w:rFonts w:cs="Arial"/>
              <w:color w:val="595959"/>
              <w:sz w:val="14"/>
              <w:szCs w:val="14"/>
              <w:u w:val="none"/>
              <w:lang w:val="en-US"/>
            </w:rPr>
            <w:t xml:space="preserve"> </w: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cs="Arial"/>
              <w:color w:val="595959"/>
              <w:sz w:val="14"/>
              <w:szCs w:val="14"/>
              <w:lang w:val="en-US"/>
            </w:rPr>
            <w:instrText xml:space="preserve"> MERGEFIELD  [Company.city]  \* MERGEFORMAT </w:instrTex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cs="Arial"/>
              <w:noProof/>
              <w:color w:val="595959"/>
              <w:sz w:val="14"/>
              <w:szCs w:val="14"/>
              <w:u w:val="none"/>
              <w:lang w:val="en-US"/>
            </w:rPr>
            <w:t>«[Company.city]»</w: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end"/>
          </w:r>
        </w:p>
        <w:p w14:paraId="7F59B483" w14:textId="77777777" w:rsidR="00A8644C" w:rsidRPr="00622D43" w:rsidRDefault="00A8644C" w:rsidP="00622D43">
          <w:pPr>
            <w:tabs>
              <w:tab w:val="left" w:pos="2977"/>
            </w:tabs>
            <w:ind w:right="51"/>
            <w:rPr>
              <w:rFonts w:ascii="Arial" w:hAnsi="Arial"/>
              <w:color w:val="3A393C"/>
              <w:sz w:val="24"/>
              <w:lang w:val="en-US"/>
            </w:rPr>
          </w:pPr>
        </w:p>
        <w:p w14:paraId="2F6F057E" w14:textId="77777777" w:rsidR="00A8644C" w:rsidRPr="00622D43" w:rsidRDefault="00A8644C" w:rsidP="00622D43">
          <w:pPr>
            <w:tabs>
              <w:tab w:val="left" w:pos="2977"/>
            </w:tabs>
            <w:ind w:right="51"/>
            <w:rPr>
              <w:rFonts w:ascii="Arial" w:hAnsi="Arial"/>
              <w:color w:val="3A393C"/>
              <w:sz w:val="18"/>
              <w:szCs w:val="18"/>
              <w:lang w:val="en-US"/>
            </w:rPr>
          </w:pPr>
          <w:r w:rsidRPr="00622D43">
            <w:rPr>
              <w:sz w:val="18"/>
              <w:szCs w:val="18"/>
            </w:rPr>
            <w:fldChar w:fldCharType="begin"/>
          </w:r>
          <w:r w:rsidRPr="00622D43">
            <w:rPr>
              <w:sz w:val="18"/>
              <w:szCs w:val="18"/>
              <w:lang w:val="en-US"/>
            </w:rPr>
            <w:instrText xml:space="preserve"> MERGEFIELD  [Invoice.address]  \* MERGEFORMAT </w:instrText>
          </w:r>
          <w:r w:rsidRPr="00622D43">
            <w:rPr>
              <w:sz w:val="18"/>
              <w:szCs w:val="18"/>
            </w:rPr>
            <w:fldChar w:fldCharType="separate"/>
          </w:r>
          <w:r w:rsidRPr="00622D43">
            <w:rPr>
              <w:rFonts w:ascii="Arial" w:hAnsi="Arial"/>
              <w:noProof/>
              <w:color w:val="3A393C"/>
              <w:sz w:val="18"/>
              <w:szCs w:val="18"/>
              <w:lang w:val="en-US"/>
            </w:rPr>
            <w:t>«[Invoice.address]»</w:t>
          </w:r>
          <w:r w:rsidRPr="00622D43">
            <w:rPr>
              <w:sz w:val="18"/>
              <w:szCs w:val="18"/>
            </w:rPr>
            <w:fldChar w:fldCharType="end"/>
          </w:r>
        </w:p>
        <w:p w14:paraId="51328F02" w14:textId="77777777" w:rsidR="00A8644C" w:rsidRPr="00622D43" w:rsidRDefault="00A8644C" w:rsidP="00FA3B6F">
          <w:pPr>
            <w:rPr>
              <w:lang w:val="en-US"/>
            </w:rPr>
          </w:pPr>
        </w:p>
      </w:tc>
      <w:tc>
        <w:tcPr>
          <w:tcW w:w="3402" w:type="dxa"/>
          <w:shd w:val="clear" w:color="auto" w:fill="auto"/>
        </w:tcPr>
        <w:p w14:paraId="1BA53092" w14:textId="77777777" w:rsidR="00A8644C" w:rsidRPr="00622D43" w:rsidRDefault="00A8644C" w:rsidP="00FA3B6F">
          <w:pPr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</w:p>
        <w:p w14:paraId="2B4519A5" w14:textId="77777777" w:rsidR="00A8644C" w:rsidRPr="00622D43" w:rsidRDefault="00A8644C" w:rsidP="00FA3B6F">
          <w:pPr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</w:p>
        <w:p w14:paraId="14F5A928" w14:textId="77777777" w:rsidR="00A8644C" w:rsidRPr="00622D43" w:rsidRDefault="00A8644C" w:rsidP="00FA3B6F">
          <w:pPr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</w:pP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[Company.name]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«[Company.name]»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</w:p>
        <w:p w14:paraId="2F6731AF" w14:textId="77777777" w:rsidR="00A8644C" w:rsidRPr="00622D43" w:rsidRDefault="00A8644C" w:rsidP="00FA3B6F">
          <w:pPr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</w:pP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[Company.street]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«[Company.street]»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</w:p>
        <w:p w14:paraId="24E9CB5C" w14:textId="77777777" w:rsidR="00A8644C" w:rsidRPr="00622D43" w:rsidRDefault="00A8644C" w:rsidP="00FA3B6F">
          <w:pPr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</w:pP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[Company.zip]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«[Company.zip]»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t xml:space="preserve"> 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[Company.city]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«[Company.city]»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t xml:space="preserve">, 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[Company.country]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«[Company.country]»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</w:p>
        <w:p w14:paraId="382B5885" w14:textId="77777777" w:rsidR="00A8644C" w:rsidRPr="00622D43" w:rsidRDefault="00A8644C" w:rsidP="00FA3B6F">
          <w:pPr>
            <w:rPr>
              <w:rFonts w:ascii="Arial" w:hAnsi="Arial" w:cs="Arial"/>
              <w:color w:val="595959"/>
              <w:sz w:val="16"/>
              <w:szCs w:val="16"/>
              <w:lang w:val="en-US"/>
            </w:rPr>
          </w:pPr>
        </w:p>
        <w:p w14:paraId="71EFC6D2" w14:textId="77777777" w:rsidR="00A8644C" w:rsidRPr="00622D43" w:rsidRDefault="00A8644C" w:rsidP="00E82D60">
          <w:pPr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Tel &amp; Fax: 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[Company.phone]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«[Company.phone]»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</w:p>
        <w:p w14:paraId="16AB64B2" w14:textId="77777777" w:rsidR="00A8644C" w:rsidRPr="00622D43" w:rsidRDefault="00A8644C" w:rsidP="00FA3B6F">
          <w:pPr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[Company.email]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«[Company.email]»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 | 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[Company.www]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«[Company.www]»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</w:p>
        <w:p w14:paraId="4842C4A0" w14:textId="77777777" w:rsidR="00A8644C" w:rsidRPr="00622D43" w:rsidRDefault="00A8644C" w:rsidP="00622D43">
          <w:pPr>
            <w:pStyle w:val="berschrift6"/>
            <w:tabs>
              <w:tab w:val="left" w:pos="1246"/>
            </w:tabs>
            <w:ind w:right="51"/>
            <w:rPr>
              <w:color w:val="595959"/>
              <w:lang w:val="en-US"/>
            </w:rPr>
          </w:pPr>
        </w:p>
      </w:tc>
    </w:tr>
  </w:tbl>
  <w:p w14:paraId="30919116" w14:textId="77777777" w:rsidR="00A8644C" w:rsidRPr="00DB0F9B" w:rsidRDefault="00A8644C">
    <w:pPr>
      <w:pStyle w:val="Kopfzeile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FB4183"/>
    <w:multiLevelType w:val="singleLevel"/>
    <w:tmpl w:val="E27EB046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57313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9" w:dllVersion="512" w:checkStyle="0"/>
  <w:proofState w:spelling="clean" w:grammar="clean"/>
  <w:attachedTemplate r:id="rId1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73A"/>
    <w:rsid w:val="00080D3D"/>
    <w:rsid w:val="00082336"/>
    <w:rsid w:val="000931E7"/>
    <w:rsid w:val="0009650C"/>
    <w:rsid w:val="000A2F2B"/>
    <w:rsid w:val="000A3E33"/>
    <w:rsid w:val="000F2EA7"/>
    <w:rsid w:val="000F616A"/>
    <w:rsid w:val="001007D9"/>
    <w:rsid w:val="00103DCE"/>
    <w:rsid w:val="00111148"/>
    <w:rsid w:val="00123880"/>
    <w:rsid w:val="00160134"/>
    <w:rsid w:val="00160811"/>
    <w:rsid w:val="00165EFC"/>
    <w:rsid w:val="0016747B"/>
    <w:rsid w:val="00186FB2"/>
    <w:rsid w:val="00195CD6"/>
    <w:rsid w:val="001A18D9"/>
    <w:rsid w:val="001A5C81"/>
    <w:rsid w:val="001C5FA5"/>
    <w:rsid w:val="0020399C"/>
    <w:rsid w:val="00210F40"/>
    <w:rsid w:val="00236822"/>
    <w:rsid w:val="00241898"/>
    <w:rsid w:val="00245E8B"/>
    <w:rsid w:val="00263F1B"/>
    <w:rsid w:val="00287D87"/>
    <w:rsid w:val="002C1FDD"/>
    <w:rsid w:val="003006B2"/>
    <w:rsid w:val="00304350"/>
    <w:rsid w:val="00330606"/>
    <w:rsid w:val="003376B4"/>
    <w:rsid w:val="00345A62"/>
    <w:rsid w:val="00357E7C"/>
    <w:rsid w:val="0037773A"/>
    <w:rsid w:val="003817A9"/>
    <w:rsid w:val="003D71AE"/>
    <w:rsid w:val="004072BC"/>
    <w:rsid w:val="00411432"/>
    <w:rsid w:val="00425D54"/>
    <w:rsid w:val="004345C7"/>
    <w:rsid w:val="00493E34"/>
    <w:rsid w:val="004B2F2B"/>
    <w:rsid w:val="004D2DA3"/>
    <w:rsid w:val="004E506D"/>
    <w:rsid w:val="005340A8"/>
    <w:rsid w:val="00551B0E"/>
    <w:rsid w:val="00560E89"/>
    <w:rsid w:val="00572EF4"/>
    <w:rsid w:val="005C1FAE"/>
    <w:rsid w:val="005F7445"/>
    <w:rsid w:val="006022F8"/>
    <w:rsid w:val="00603F72"/>
    <w:rsid w:val="00605B3D"/>
    <w:rsid w:val="00622D43"/>
    <w:rsid w:val="00622FF9"/>
    <w:rsid w:val="006304E2"/>
    <w:rsid w:val="006417A3"/>
    <w:rsid w:val="00646455"/>
    <w:rsid w:val="0068110D"/>
    <w:rsid w:val="0068219C"/>
    <w:rsid w:val="00686971"/>
    <w:rsid w:val="006A4711"/>
    <w:rsid w:val="006C5F6A"/>
    <w:rsid w:val="006F1C94"/>
    <w:rsid w:val="0070034B"/>
    <w:rsid w:val="00704BE4"/>
    <w:rsid w:val="00712082"/>
    <w:rsid w:val="007164CC"/>
    <w:rsid w:val="007627D8"/>
    <w:rsid w:val="00780948"/>
    <w:rsid w:val="00794795"/>
    <w:rsid w:val="007A090E"/>
    <w:rsid w:val="007C3B79"/>
    <w:rsid w:val="007E0818"/>
    <w:rsid w:val="008656E8"/>
    <w:rsid w:val="008E74AE"/>
    <w:rsid w:val="00903A72"/>
    <w:rsid w:val="00927CE1"/>
    <w:rsid w:val="0093181A"/>
    <w:rsid w:val="00936464"/>
    <w:rsid w:val="00951C69"/>
    <w:rsid w:val="00976432"/>
    <w:rsid w:val="00991F0B"/>
    <w:rsid w:val="009A186E"/>
    <w:rsid w:val="009B4FE4"/>
    <w:rsid w:val="009B5F3F"/>
    <w:rsid w:val="009F6FE0"/>
    <w:rsid w:val="00A071E7"/>
    <w:rsid w:val="00A0774C"/>
    <w:rsid w:val="00A4624F"/>
    <w:rsid w:val="00A72FAE"/>
    <w:rsid w:val="00A8644C"/>
    <w:rsid w:val="00AA68B7"/>
    <w:rsid w:val="00AC3485"/>
    <w:rsid w:val="00AC6F43"/>
    <w:rsid w:val="00B073A9"/>
    <w:rsid w:val="00B14170"/>
    <w:rsid w:val="00B3052F"/>
    <w:rsid w:val="00B31529"/>
    <w:rsid w:val="00B41365"/>
    <w:rsid w:val="00BE553D"/>
    <w:rsid w:val="00BF4019"/>
    <w:rsid w:val="00BF547A"/>
    <w:rsid w:val="00C1506A"/>
    <w:rsid w:val="00C62B2F"/>
    <w:rsid w:val="00C7171E"/>
    <w:rsid w:val="00C75C79"/>
    <w:rsid w:val="00C8001F"/>
    <w:rsid w:val="00D46F99"/>
    <w:rsid w:val="00D7301D"/>
    <w:rsid w:val="00D77652"/>
    <w:rsid w:val="00DB0F9B"/>
    <w:rsid w:val="00DC1FEC"/>
    <w:rsid w:val="00DD309C"/>
    <w:rsid w:val="00DE4162"/>
    <w:rsid w:val="00DE7FCE"/>
    <w:rsid w:val="00DF2568"/>
    <w:rsid w:val="00E04E56"/>
    <w:rsid w:val="00E24C53"/>
    <w:rsid w:val="00E40ACD"/>
    <w:rsid w:val="00E63F86"/>
    <w:rsid w:val="00E82D60"/>
    <w:rsid w:val="00EC1FE5"/>
    <w:rsid w:val="00ED4B5F"/>
    <w:rsid w:val="00EE0BE0"/>
    <w:rsid w:val="00EE2DDB"/>
    <w:rsid w:val="00F202C3"/>
    <w:rsid w:val="00F657E5"/>
    <w:rsid w:val="00F8502D"/>
    <w:rsid w:val="00FA3B6F"/>
    <w:rsid w:val="00FA42AF"/>
    <w:rsid w:val="00FD6548"/>
    <w:rsid w:val="00FE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DBEE73"/>
  <w15:chartTrackingRefBased/>
  <w15:docId w15:val="{3158B572-DB2D-9349-8D27-604426356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OfficinaSans" w:hAnsi="OfficinaSans"/>
      <w:i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OfficinaSans" w:hAnsi="OfficinaSans"/>
      <w:b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OfficinaSans" w:hAnsi="OfficinaSans"/>
      <w:b/>
      <w:i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sz w:val="24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sz w:val="16"/>
      <w:u w:val="single"/>
    </w:rPr>
  </w:style>
  <w:style w:type="paragraph" w:styleId="berschrift7">
    <w:name w:val="heading 7"/>
    <w:basedOn w:val="Standard"/>
    <w:next w:val="Standard"/>
    <w:qFormat/>
    <w:pPr>
      <w:keepNext/>
      <w:outlineLvl w:val="6"/>
    </w:pPr>
    <w:rPr>
      <w:rFonts w:ascii="Arial" w:hAnsi="Arial"/>
      <w:sz w:val="24"/>
      <w:u w:val="single"/>
    </w:rPr>
  </w:style>
  <w:style w:type="paragraph" w:styleId="berschrift8">
    <w:name w:val="heading 8"/>
    <w:basedOn w:val="Standard"/>
    <w:next w:val="Standard"/>
    <w:qFormat/>
    <w:pPr>
      <w:keepNext/>
      <w:outlineLvl w:val="7"/>
    </w:pPr>
    <w:rPr>
      <w:rFonts w:ascii="Arial" w:hAnsi="Arial"/>
      <w:color w:val="FF0000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semiHidden/>
    <w:pPr>
      <w:spacing w:after="130"/>
    </w:pPr>
    <w:rPr>
      <w:rFonts w:ascii="VBCOfficinaSans" w:hAnsi="VBCOfficinaSans"/>
      <w:sz w:val="22"/>
    </w:rPr>
  </w:style>
  <w:style w:type="paragraph" w:customStyle="1" w:styleId="Briefkopfadresse">
    <w:name w:val="Briefkopfadresse"/>
    <w:basedOn w:val="Standard"/>
    <w:pPr>
      <w:framePr w:wrap="notBeside" w:vAnchor="page" w:hAnchor="text" w:y="3369"/>
      <w:spacing w:line="240" w:lineRule="atLeast"/>
      <w:jc w:val="both"/>
    </w:pPr>
    <w:rPr>
      <w:rFonts w:ascii="Garamond" w:hAnsi="Garamond"/>
      <w:kern w:val="18"/>
    </w:rPr>
  </w:style>
  <w:style w:type="paragraph" w:customStyle="1" w:styleId="Betreffzeile">
    <w:name w:val="Betreffzeile"/>
    <w:basedOn w:val="Standard"/>
    <w:pPr>
      <w:spacing w:after="530"/>
    </w:pPr>
    <w:rPr>
      <w:rFonts w:ascii="VBCOfficinaSans" w:hAnsi="VBCOfficinaSans"/>
      <w:b/>
      <w:sz w:val="22"/>
    </w:rPr>
  </w:style>
  <w:style w:type="paragraph" w:styleId="Anrede">
    <w:name w:val="Salutation"/>
    <w:basedOn w:val="Standard"/>
    <w:next w:val="Standard"/>
    <w:semiHidden/>
    <w:rPr>
      <w:rFonts w:ascii="Frutiger-Roman" w:hAnsi="Frutiger-Roman"/>
    </w:rPr>
  </w:style>
  <w:style w:type="paragraph" w:styleId="Gruformel">
    <w:name w:val="Closing"/>
    <w:basedOn w:val="Standard"/>
    <w:semiHidden/>
    <w:rPr>
      <w:rFonts w:ascii="Frutiger-Roman" w:hAnsi="Frutiger-Roman"/>
    </w:rPr>
  </w:style>
  <w:style w:type="paragraph" w:styleId="Unterschrift">
    <w:name w:val="Signature"/>
    <w:basedOn w:val="Standard"/>
    <w:semiHidden/>
    <w:rPr>
      <w:rFonts w:ascii="VBCOfficinaSans" w:hAnsi="VBCOfficinaSans"/>
      <w:sz w:val="22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semiHidden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semiHidden/>
    <w:rPr>
      <w:rFonts w:ascii="Arial" w:hAnsi="Arial"/>
      <w:sz w:val="24"/>
    </w:rPr>
  </w:style>
  <w:style w:type="paragraph" w:styleId="Sprechblasentext">
    <w:name w:val="Balloon Text"/>
    <w:basedOn w:val="Standard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semiHidden/>
    <w:rPr>
      <w:rFonts w:ascii="Tahoma" w:hAnsi="Tahoma" w:cs="Tahoma"/>
      <w:sz w:val="16"/>
      <w:szCs w:val="16"/>
    </w:rPr>
  </w:style>
  <w:style w:type="character" w:styleId="Platzhaltertext">
    <w:name w:val="Placeholder Text"/>
    <w:semiHidden/>
    <w:rPr>
      <w:color w:val="808080"/>
    </w:rPr>
  </w:style>
  <w:style w:type="paragraph" w:styleId="Dokumentstruktur">
    <w:name w:val="Document Map"/>
    <w:basedOn w:val="Standard"/>
    <w:semiHidden/>
    <w:unhideWhenUsed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semiHidden/>
    <w:rPr>
      <w:rFonts w:ascii="Tahoma" w:hAnsi="Tahoma" w:cs="Tahoma"/>
      <w:sz w:val="16"/>
      <w:szCs w:val="16"/>
    </w:rPr>
  </w:style>
  <w:style w:type="character" w:styleId="Hyperlink">
    <w:name w:val="Hyperlink"/>
    <w:semiHidden/>
    <w:unhideWhenUsed/>
    <w:rPr>
      <w:color w:val="0000FF"/>
      <w:u w:val="single"/>
    </w:rPr>
  </w:style>
  <w:style w:type="table" w:styleId="Tabellenraster">
    <w:name w:val="Table Grid"/>
    <w:basedOn w:val="NormaleTabelle"/>
    <w:uiPriority w:val="59"/>
    <w:rsid w:val="00210F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semiHidden/>
    <w:rsid w:val="003043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MEO\Anwendungsdaten\Microsoft\Templates\Formbrief%20-%20Gesch&#228;ftsbrief%202.dotx" TargetMode="External"/></Relationships>
</file>

<file path=word/theme/theme1.xml><?xml version="1.0" encoding="utf-8"?>
<a:theme xmlns:a="http://schemas.openxmlformats.org/drawingml/2006/main" name="Office-Design 2013–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26892-C6AD-4E73-87FC-7230FA86C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C:\Dokumente und Einstellungen\MEO\Anwendungsdaten\Microsoft\Templates\Formbrief - Geschäftsbrief 2.dotx</Template>
  <TotalTime>0</TotalTime>
  <Pages>1</Pages>
  <Words>208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Markus</dc:creator>
  <cp:keywords/>
  <cp:lastModifiedBy>Alice-Fee Bock ¦ aifinyo AG</cp:lastModifiedBy>
  <cp:revision>2</cp:revision>
  <cp:lastPrinted>2001-07-06T10:26:00Z</cp:lastPrinted>
  <dcterms:created xsi:type="dcterms:W3CDTF">2022-12-20T09:21:00Z</dcterms:created>
  <dcterms:modified xsi:type="dcterms:W3CDTF">2022-12-20T09:21:00Z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TC300058921031</vt:lpwstr>
  </property>
</Properties>
</file>