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04FC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16304072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5425037E" w14:textId="77777777" w:rsidR="00245E8B" w:rsidRPr="00B13438" w:rsidRDefault="00B13438">
      <w:pPr>
        <w:tabs>
          <w:tab w:val="left" w:pos="2977"/>
        </w:tabs>
        <w:ind w:right="51"/>
        <w:rPr>
          <w:rFonts w:ascii="Arial" w:hAnsi="Arial" w:cs="Arial"/>
          <w:color w:val="3A393C"/>
          <w:sz w:val="24"/>
          <w:szCs w:val="24"/>
        </w:rPr>
      </w:pPr>
      <w:r w:rsidRPr="00B13438">
        <w:rPr>
          <w:rFonts w:ascii="Arial" w:hAnsi="Arial" w:cs="Arial"/>
          <w:sz w:val="24"/>
          <w:szCs w:val="24"/>
        </w:rPr>
        <w:fldChar w:fldCharType="begin"/>
      </w:r>
      <w:r w:rsidRPr="00B13438">
        <w:rPr>
          <w:rFonts w:ascii="Arial" w:hAnsi="Arial" w:cs="Arial"/>
          <w:sz w:val="24"/>
          <w:szCs w:val="24"/>
        </w:rPr>
        <w:instrText xml:space="preserve"> MERGEFIELD  [Reminder.address]  \* MERGEFORMAT </w:instrText>
      </w:r>
      <w:r w:rsidRPr="00B13438">
        <w:rPr>
          <w:rFonts w:ascii="Arial" w:hAnsi="Arial" w:cs="Arial"/>
          <w:sz w:val="24"/>
          <w:szCs w:val="24"/>
        </w:rPr>
        <w:fldChar w:fldCharType="separate"/>
      </w:r>
      <w:r w:rsidRPr="00B13438">
        <w:rPr>
          <w:rFonts w:ascii="Arial" w:hAnsi="Arial" w:cs="Arial"/>
          <w:noProof/>
          <w:sz w:val="24"/>
          <w:szCs w:val="24"/>
        </w:rPr>
        <w:t>«[Reminder.address]»</w:t>
      </w:r>
      <w:r w:rsidRPr="00B13438">
        <w:rPr>
          <w:rFonts w:ascii="Arial" w:hAnsi="Arial" w:cs="Arial"/>
          <w:sz w:val="24"/>
          <w:szCs w:val="24"/>
        </w:rPr>
        <w:fldChar w:fldCharType="end"/>
      </w:r>
    </w:p>
    <w:p w14:paraId="2B03EDD0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50C713C3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004DF975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p w14:paraId="4A67BA45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</w:rPr>
      </w:pPr>
      <w:r>
        <w:rPr>
          <w:rFonts w:ascii="Arial" w:hAnsi="Arial"/>
          <w:b/>
          <w:color w:val="2EAADC"/>
          <w:sz w:val="16"/>
        </w:rPr>
        <w:t>Kundennummer</w:t>
      </w:r>
      <w:r>
        <w:rPr>
          <w:rFonts w:ascii="Arial" w:hAnsi="Arial"/>
          <w:color w:val="3A393C"/>
          <w:sz w:val="16"/>
        </w:rPr>
        <w:t xml:space="preserve"> </w:t>
      </w: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Rechnungsnummer</w:t>
      </w: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Rechnungsdatum</w:t>
      </w:r>
      <w:r w:rsidR="002322FE">
        <w:rPr>
          <w:rFonts w:ascii="Arial" w:hAnsi="Arial"/>
          <w:b/>
          <w:color w:val="2EAADC"/>
          <w:sz w:val="16"/>
        </w:rPr>
        <w:tab/>
        <w:t>Mahnungsdatum</w:t>
      </w:r>
    </w:p>
    <w:p w14:paraId="0861CED3" w14:textId="77777777" w:rsidR="00245E8B" w:rsidRPr="002322FE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>
        <w:fldChar w:fldCharType="begin"/>
      </w:r>
      <w:r w:rsidRPr="002322FE">
        <w:rPr>
          <w:lang w:val="en-US"/>
        </w:rPr>
        <w:instrText xml:space="preserve"> MERGEFIELD  [Client.client_number]  \* MERGEFORMAT </w:instrText>
      </w:r>
      <w:r>
        <w:fldChar w:fldCharType="separate"/>
      </w:r>
      <w:r w:rsidRPr="002322FE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>
        <w:fldChar w:fldCharType="end"/>
      </w:r>
      <w:r w:rsidRPr="002322FE">
        <w:rPr>
          <w:rFonts w:ascii="Arial" w:hAnsi="Arial"/>
          <w:color w:val="3A393C"/>
          <w:sz w:val="16"/>
          <w:lang w:val="en-US"/>
        </w:rPr>
        <w:tab/>
      </w:r>
      <w:r>
        <w:fldChar w:fldCharType="begin"/>
      </w:r>
      <w:r w:rsidRPr="002322FE">
        <w:rPr>
          <w:lang w:val="en-US"/>
        </w:rPr>
        <w:instrText xml:space="preserve"> MERGEFIELD  [Invoice.invoice_number]  \* MERGEFORMAT </w:instrText>
      </w:r>
      <w:r>
        <w:fldChar w:fldCharType="separate"/>
      </w:r>
      <w:r w:rsidRPr="002322FE">
        <w:rPr>
          <w:rFonts w:ascii="Arial" w:hAnsi="Arial"/>
          <w:noProof/>
          <w:color w:val="3A393C"/>
          <w:sz w:val="16"/>
          <w:lang w:val="en-US"/>
        </w:rPr>
        <w:t>«[Invoice.invoice_number]»</w:t>
      </w:r>
      <w:r>
        <w:fldChar w:fldCharType="end"/>
      </w:r>
      <w:r w:rsidRPr="002322FE">
        <w:rPr>
          <w:rFonts w:ascii="Arial" w:hAnsi="Arial"/>
          <w:color w:val="3A393C"/>
          <w:sz w:val="16"/>
          <w:lang w:val="en-US"/>
        </w:rPr>
        <w:tab/>
      </w:r>
      <w:r>
        <w:fldChar w:fldCharType="begin"/>
      </w:r>
      <w:r w:rsidRPr="002322FE">
        <w:rPr>
          <w:lang w:val="en-US"/>
        </w:rPr>
        <w:instrText xml:space="preserve"> MERGEFIELD  [Invoice.date]  \* MERGEFORMAT </w:instrText>
      </w:r>
      <w:r>
        <w:fldChar w:fldCharType="separate"/>
      </w:r>
      <w:r w:rsidRPr="002322FE">
        <w:rPr>
          <w:rFonts w:ascii="Arial" w:hAnsi="Arial"/>
          <w:noProof/>
          <w:color w:val="3A393C"/>
          <w:sz w:val="16"/>
          <w:lang w:val="en-US"/>
        </w:rPr>
        <w:t>«[Invoice.date]»</w:t>
      </w:r>
      <w:r>
        <w:fldChar w:fldCharType="end"/>
      </w:r>
      <w:r w:rsidR="002322FE" w:rsidRPr="002322FE">
        <w:rPr>
          <w:lang w:val="en-US"/>
        </w:rPr>
        <w:tab/>
      </w:r>
      <w:r w:rsidR="002322FE" w:rsidRPr="002322FE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2322FE" w:rsidRPr="002322FE">
        <w:rPr>
          <w:rFonts w:ascii="Arial" w:hAnsi="Arial"/>
          <w:noProof/>
          <w:color w:val="3A393C"/>
          <w:sz w:val="16"/>
          <w:lang w:val="en-US"/>
        </w:rPr>
        <w:instrText xml:space="preserve"> MERGEFIELD  [Reminder.date]  \* MERGEFORMAT </w:instrText>
      </w:r>
      <w:r w:rsidR="002322FE" w:rsidRPr="002322FE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2322FE" w:rsidRPr="002322FE">
        <w:rPr>
          <w:rFonts w:ascii="Arial" w:hAnsi="Arial"/>
          <w:noProof/>
          <w:color w:val="3A393C"/>
          <w:sz w:val="16"/>
          <w:lang w:val="en-US"/>
        </w:rPr>
        <w:t>«[Reminder.date]»</w:t>
      </w:r>
      <w:r w:rsidR="002322FE" w:rsidRPr="002322FE">
        <w:rPr>
          <w:rFonts w:ascii="Arial" w:hAnsi="Arial"/>
          <w:noProof/>
          <w:color w:val="3A393C"/>
          <w:sz w:val="16"/>
          <w:lang w:val="en-US"/>
        </w:rPr>
        <w:fldChar w:fldCharType="end"/>
      </w:r>
    </w:p>
    <w:p w14:paraId="2B4829C7" w14:textId="77777777" w:rsidR="00245E8B" w:rsidRPr="002322FE" w:rsidRDefault="00BD69D2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rPr>
          <w:rFonts w:ascii="Arial" w:hAnsi="Arial"/>
          <w:noProof/>
          <w:color w:val="3A393C"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5F5904E0" wp14:editId="751CECFF">
                <wp:simplePos x="0" y="0"/>
                <wp:positionH relativeFrom="page">
                  <wp:posOffset>180340</wp:posOffset>
                </wp:positionH>
                <wp:positionV relativeFrom="page">
                  <wp:posOffset>5346700</wp:posOffset>
                </wp:positionV>
                <wp:extent cx="179705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9D65D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0A7788D2" w14:textId="77777777" w:rsidR="00B13438" w:rsidRPr="00B13438" w:rsidRDefault="00B13438" w:rsidP="00B13438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b/>
          <w:color w:val="3A393C"/>
          <w:lang w:val="en-US"/>
        </w:rPr>
      </w:pPr>
      <w:r w:rsidRPr="00B13438">
        <w:rPr>
          <w:b/>
        </w:rPr>
        <w:fldChar w:fldCharType="begin"/>
      </w:r>
      <w:r w:rsidRPr="00B13438">
        <w:rPr>
          <w:b/>
        </w:rPr>
        <w:instrText xml:space="preserve"> MERGEFIELD  [Reminder.subject]  \* MERGEFORMAT </w:instrText>
      </w:r>
      <w:r w:rsidRPr="00B13438">
        <w:rPr>
          <w:b/>
        </w:rPr>
        <w:fldChar w:fldCharType="separate"/>
      </w:r>
      <w:r w:rsidRPr="00B13438">
        <w:rPr>
          <w:b/>
          <w:noProof/>
        </w:rPr>
        <w:t>«[Reminder.subject]»</w:t>
      </w:r>
      <w:r w:rsidRPr="00B13438">
        <w:rPr>
          <w:b/>
        </w:rPr>
        <w:fldChar w:fldCharType="end"/>
      </w:r>
    </w:p>
    <w:p w14:paraId="26C88561" w14:textId="77777777" w:rsidR="00B13438" w:rsidRDefault="00B13438">
      <w:pPr>
        <w:pStyle w:val="Textkrper2"/>
        <w:tabs>
          <w:tab w:val="left" w:pos="2410"/>
          <w:tab w:val="left" w:pos="4820"/>
          <w:tab w:val="left" w:pos="7230"/>
        </w:tabs>
        <w:ind w:right="51"/>
      </w:pPr>
    </w:p>
    <w:p w14:paraId="75B1B0B4" w14:textId="77777777" w:rsidR="00245E8B" w:rsidRDefault="00B13438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fldSimple w:instr=" MERGEFIELD  [Reminder.intro]  \* MERGEFORMAT ">
        <w:r>
          <w:rPr>
            <w:noProof/>
          </w:rPr>
          <w:t>«[Reminder.intro]»</w:t>
        </w:r>
      </w:fldSimple>
    </w:p>
    <w:p w14:paraId="3CD4DAC2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3544"/>
        <w:gridCol w:w="1012"/>
      </w:tblGrid>
      <w:tr w:rsidR="00D00D3A" w14:paraId="1C724042" w14:textId="77777777" w:rsidTr="00D00D3A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CD91792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F6A26BD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65CED4F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Preis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608E8F0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EDCEE9D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CBAFC6A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Netto</w:t>
            </w:r>
          </w:p>
        </w:tc>
      </w:tr>
      <w:bookmarkStart w:id="0" w:name="blockStart_ReminderItems"/>
      <w:bookmarkEnd w:id="0"/>
      <w:tr w:rsidR="00D00D3A" w14:paraId="3686A003" w14:textId="77777777" w:rsidTr="00D00D3A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617DDF8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[ReminderItem.position]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CAB6390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[ReminderItem.quantity]  \* MERGEFORMAT </w:instrTex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«[ReminderItem.quantity]»</w: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6175771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[ReminderItem.unit_price]  \* MERGEFORMAT </w:instrTex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«[ReminderItem.unit_price]»</w: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8825282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[ReminderItem.unit]  \* MERGEFORMAT </w:instrTex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«[ReminderItem.unit]»</w: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AA41181" w14:textId="77777777" w:rsidR="00D00D3A" w:rsidRDefault="00D00D3A" w:rsidP="00B1343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[ReminderItem.title]  \* MERGEFORMAT </w:instrTex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«[ReminderItem.title]»</w: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[ReminderItem.description]  \* MERGEFORMAT </w:instrTex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«[ReminderItem.description]»</w:t>
            </w:r>
            <w:r w:rsidRPr="00B13438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3405841" w14:textId="77777777" w:rsidR="00D00D3A" w:rsidRDefault="009355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[ReminderItem.total]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«[ReminderItem.total]»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D00D3A" w14:paraId="77135621" w14:textId="77777777" w:rsidTr="00D00D3A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5B56A3B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Reminder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BB93CC9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C5DE5AE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9410507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E6A9597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9F99699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</w:tr>
      <w:tr w:rsidR="00D00D3A" w14:paraId="3BD78794" w14:textId="77777777" w:rsidTr="00D00D3A">
        <w:trPr>
          <w:trHeight w:val="615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BDC1538" w14:textId="77777777" w:rsidR="00D00D3A" w:rsidRDefault="00D00D3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Gesamtbetrag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526C81C" w14:textId="77777777" w:rsidR="00D00D3A" w:rsidRDefault="0049678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[Reminder.total]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«[Reminder.total]»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</w:tbl>
    <w:p w14:paraId="56791573" w14:textId="77777777" w:rsidR="00245E8B" w:rsidRPr="00B13438" w:rsidRDefault="00B13438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noProof/>
          <w:sz w:val="24"/>
        </w:rPr>
      </w:pPr>
      <w:r w:rsidRPr="00B13438">
        <w:rPr>
          <w:rFonts w:ascii="Arial" w:hAnsi="Arial"/>
          <w:noProof/>
          <w:sz w:val="24"/>
        </w:rPr>
        <w:fldChar w:fldCharType="begin"/>
      </w:r>
      <w:r w:rsidRPr="00B13438">
        <w:rPr>
          <w:rFonts w:ascii="Arial" w:hAnsi="Arial"/>
          <w:noProof/>
          <w:sz w:val="24"/>
        </w:rPr>
        <w:instrText xml:space="preserve"> MERGEFIELD  [Reminder.note]  \* MERGEFORMAT </w:instrText>
      </w:r>
      <w:r w:rsidRPr="00B13438">
        <w:rPr>
          <w:rFonts w:ascii="Arial" w:hAnsi="Arial"/>
          <w:noProof/>
          <w:sz w:val="24"/>
        </w:rPr>
        <w:fldChar w:fldCharType="separate"/>
      </w:r>
      <w:r w:rsidRPr="00B13438">
        <w:rPr>
          <w:rFonts w:ascii="Arial" w:hAnsi="Arial"/>
          <w:noProof/>
          <w:sz w:val="24"/>
        </w:rPr>
        <w:t>«[Reminder.note]»</w:t>
      </w:r>
      <w:r w:rsidRPr="00B13438">
        <w:rPr>
          <w:rFonts w:ascii="Arial" w:hAnsi="Arial"/>
          <w:noProof/>
          <w:sz w:val="24"/>
        </w:rPr>
        <w:fldChar w:fldCharType="end"/>
      </w:r>
    </w:p>
    <w:p w14:paraId="7E38D110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64B94F6B" w14:textId="77777777" w:rsidR="00245E8B" w:rsidRDefault="0037773A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 xml:space="preserve">Bitte bezahlen </w:t>
      </w:r>
      <w:r w:rsidRPr="00B13438">
        <w:rPr>
          <w:rFonts w:ascii="Arial" w:hAnsi="Arial"/>
          <w:noProof/>
          <w:sz w:val="24"/>
        </w:rPr>
        <w:t>Sie die Rechnung</w:t>
      </w:r>
      <w:r>
        <w:rPr>
          <w:rFonts w:ascii="Arial" w:hAnsi="Arial"/>
          <w:color w:val="3A393C"/>
          <w:sz w:val="24"/>
        </w:rPr>
        <w:t xml:space="preserve"> </w:t>
      </w:r>
      <w:r w:rsidR="00B13438">
        <w:rPr>
          <w:rFonts w:ascii="Arial" w:hAnsi="Arial"/>
          <w:color w:val="3A393C"/>
          <w:sz w:val="24"/>
        </w:rPr>
        <w:t>bis zum</w:t>
      </w:r>
      <w:r>
        <w:rPr>
          <w:rFonts w:ascii="Arial" w:hAnsi="Arial"/>
          <w:color w:val="3A393C"/>
          <w:sz w:val="24"/>
        </w:rPr>
        <w:t xml:space="preserve"> </w:t>
      </w:r>
      <w:r w:rsidR="00B13438" w:rsidRPr="00B13438">
        <w:rPr>
          <w:rFonts w:ascii="Arial" w:hAnsi="Arial"/>
          <w:noProof/>
          <w:sz w:val="24"/>
        </w:rPr>
        <w:fldChar w:fldCharType="begin"/>
      </w:r>
      <w:r w:rsidR="00B13438" w:rsidRPr="00B13438">
        <w:rPr>
          <w:rFonts w:ascii="Arial" w:hAnsi="Arial"/>
          <w:noProof/>
          <w:sz w:val="24"/>
        </w:rPr>
        <w:instrText xml:space="preserve"> MERGEFIELD  [Reminder.due_date]  \* MERGEFORMAT </w:instrText>
      </w:r>
      <w:r w:rsidR="00B13438" w:rsidRPr="00B13438">
        <w:rPr>
          <w:rFonts w:ascii="Arial" w:hAnsi="Arial"/>
          <w:noProof/>
          <w:sz w:val="24"/>
        </w:rPr>
        <w:fldChar w:fldCharType="separate"/>
      </w:r>
      <w:r w:rsidR="00B13438" w:rsidRPr="00B13438">
        <w:rPr>
          <w:rFonts w:ascii="Arial" w:hAnsi="Arial"/>
          <w:noProof/>
          <w:sz w:val="24"/>
        </w:rPr>
        <w:t>«[Reminder.due_date]»</w:t>
      </w:r>
      <w:r w:rsidR="00B13438" w:rsidRPr="00B13438">
        <w:rPr>
          <w:rFonts w:ascii="Arial" w:hAnsi="Arial"/>
          <w:noProof/>
          <w:sz w:val="24"/>
        </w:rPr>
        <w:fldChar w:fldCharType="end"/>
      </w:r>
      <w:r w:rsidRPr="00B13438">
        <w:rPr>
          <w:rFonts w:ascii="Arial" w:hAnsi="Arial"/>
          <w:noProof/>
          <w:sz w:val="24"/>
        </w:rPr>
        <w:t>.</w:t>
      </w:r>
    </w:p>
    <w:p w14:paraId="34289869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46BB423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02EA5AD7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73AB9F74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1A110B93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AF5B622" w14:textId="77777777" w:rsidR="00245E8B" w:rsidRDefault="00BD69D2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71BCFADB" wp14:editId="79F08616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4BB3" w14:textId="77777777" w:rsidR="00E55451" w:rsidRDefault="00E55451">
      <w:r>
        <w:separator/>
      </w:r>
    </w:p>
  </w:endnote>
  <w:endnote w:type="continuationSeparator" w:id="0">
    <w:p w14:paraId="3E624283" w14:textId="77777777" w:rsidR="00E55451" w:rsidRDefault="00E5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1FC6" w14:textId="77777777" w:rsidR="0017242F" w:rsidRDefault="001724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F3BF" w14:textId="77777777" w:rsidR="00245E8B" w:rsidRDefault="00BD69D2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265F337C" wp14:editId="2D46F54A">
          <wp:simplePos x="0" y="0"/>
          <wp:positionH relativeFrom="column">
            <wp:posOffset>-540385</wp:posOffset>
          </wp:positionH>
          <wp:positionV relativeFrom="paragraph">
            <wp:posOffset>68580</wp:posOffset>
          </wp:positionV>
          <wp:extent cx="7200265" cy="123825"/>
          <wp:effectExtent l="0" t="0" r="0" b="0"/>
          <wp:wrapNone/>
          <wp:docPr id="4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23B0F2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3947DD20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14FAEAB8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proofErr w:type="gramStart"/>
    <w:r>
      <w:rPr>
        <w:rFonts w:ascii="Arial Narrow" w:hAnsi="Arial Narrow" w:cs="Arial"/>
        <w:color w:val="3A393C"/>
        <w:sz w:val="16"/>
        <w:szCs w:val="16"/>
        <w:lang w:val="en-US"/>
      </w:rPr>
      <w:t>USt.-</w:t>
    </w:r>
    <w:proofErr w:type="gramEnd"/>
    <w:r>
      <w:rPr>
        <w:rFonts w:ascii="Arial Narrow" w:hAnsi="Arial Narrow" w:cs="Arial"/>
        <w:color w:val="3A393C"/>
        <w:sz w:val="16"/>
        <w:szCs w:val="16"/>
        <w:lang w:val="en-US"/>
      </w:rPr>
      <w:t xml:space="preserve">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BF6099">
      <w:rPr>
        <w:rFonts w:ascii="Arial Narrow" w:hAnsi="Arial Narrow" w:cs="Arial"/>
        <w:color w:val="3A393C"/>
        <w:sz w:val="16"/>
        <w:szCs w:val="16"/>
        <w:lang w:val="en-US"/>
      </w:rPr>
      <w:t xml:space="preserve">IBAN </w: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790B635E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BF6099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BF6099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44EFF4C6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CA59" w14:textId="77777777" w:rsidR="0017242F" w:rsidRDefault="001724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3B5C" w14:textId="77777777" w:rsidR="00E55451" w:rsidRDefault="00E55451">
      <w:r>
        <w:separator/>
      </w:r>
    </w:p>
  </w:footnote>
  <w:footnote w:type="continuationSeparator" w:id="0">
    <w:p w14:paraId="610FFF35" w14:textId="77777777" w:rsidR="00E55451" w:rsidRDefault="00E5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1917" w14:textId="77777777" w:rsidR="0017242F" w:rsidRDefault="001724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C3C9" w14:textId="77777777" w:rsidR="00245E8B" w:rsidRDefault="00BD69D2">
    <w:pPr>
      <w:pStyle w:val="Kopfzeile"/>
    </w:pPr>
    <w:r>
      <w:rPr>
        <w:noProof/>
      </w:rPr>
      <w:drawing>
        <wp:inline distT="0" distB="0" distL="0" distR="0" wp14:anchorId="7BBF3D29" wp14:editId="729A5942">
          <wp:extent cx="2371090" cy="542290"/>
          <wp:effectExtent l="0" t="0" r="0" b="0"/>
          <wp:docPr id="3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BAE46" w14:textId="77777777" w:rsidR="0017242F" w:rsidRDefault="001724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46257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1054EA"/>
    <w:rsid w:val="0017242F"/>
    <w:rsid w:val="002322FE"/>
    <w:rsid w:val="00245E8B"/>
    <w:rsid w:val="00254312"/>
    <w:rsid w:val="0037773A"/>
    <w:rsid w:val="00496788"/>
    <w:rsid w:val="0050558B"/>
    <w:rsid w:val="005C655D"/>
    <w:rsid w:val="00655A9D"/>
    <w:rsid w:val="00682F5E"/>
    <w:rsid w:val="006A4711"/>
    <w:rsid w:val="007C3B79"/>
    <w:rsid w:val="008D1C47"/>
    <w:rsid w:val="0093553F"/>
    <w:rsid w:val="00AB3998"/>
    <w:rsid w:val="00B13438"/>
    <w:rsid w:val="00BD69D2"/>
    <w:rsid w:val="00BF6099"/>
    <w:rsid w:val="00D00D3A"/>
    <w:rsid w:val="00D7301D"/>
    <w:rsid w:val="00E5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DE3FB"/>
  <w15:chartTrackingRefBased/>
  <w15:docId w15:val="{91BB715E-38B0-9D4A-9B1D-7D30D4B5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C27E6-D1C0-4DCB-A129-1286CD48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241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2022-12-20T09:21:00Z</dcterms:created>
  <dcterms:modified xsi:type="dcterms:W3CDTF">2022-12-20T09:21:00Z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